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D032F" w14:textId="1CBD18BE" w:rsidR="00836BC8" w:rsidRDefault="00265A36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>3GPP TSG-RAN WG4 Meeting # 1</w:t>
      </w:r>
      <w:r w:rsidRPr="00953910">
        <w:rPr>
          <w:rFonts w:ascii="Arial" w:hAnsi="Arial" w:cs="Arial"/>
          <w:b/>
          <w:bCs/>
          <w:lang w:eastAsia="ja-JP"/>
        </w:rPr>
        <w:t>12</w:t>
      </w:r>
      <w:r>
        <w:rPr>
          <w:rFonts w:ascii="Arial" w:hAnsi="Arial" w:cs="Arial"/>
          <w:b/>
          <w:bCs/>
          <w:lang w:eastAsia="ja-JP"/>
        </w:rPr>
        <w:t xml:space="preserve">bis </w:t>
      </w:r>
      <w:r>
        <w:tab/>
      </w:r>
      <w:r>
        <w:rPr>
          <w:rFonts w:ascii="Arial" w:hAnsi="Arial" w:cs="Arial"/>
          <w:b/>
          <w:bCs/>
          <w:lang w:eastAsia="ja-JP"/>
        </w:rPr>
        <w:t xml:space="preserve">    </w:t>
      </w:r>
      <w:r w:rsidRPr="00636EDB">
        <w:rPr>
          <w:rFonts w:ascii="Arial" w:hAnsi="Arial" w:cs="Arial"/>
          <w:b/>
          <w:bCs/>
          <w:lang w:eastAsia="ja-JP"/>
        </w:rPr>
        <w:t>R4-24</w:t>
      </w:r>
      <w:r w:rsidR="00636EDB" w:rsidRPr="00636EDB">
        <w:rPr>
          <w:rFonts w:ascii="Arial" w:hAnsi="Arial" w:cs="Arial"/>
          <w:b/>
          <w:bCs/>
          <w:lang w:eastAsia="ja-JP"/>
        </w:rPr>
        <w:t>16327</w:t>
      </w:r>
    </w:p>
    <w:p w14:paraId="2C8D0330" w14:textId="77777777" w:rsidR="00836BC8" w:rsidRPr="00953910" w:rsidRDefault="00265A36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lang w:eastAsia="ja-JP"/>
        </w:rPr>
      </w:pPr>
      <w:r w:rsidRPr="00953910">
        <w:rPr>
          <w:rFonts w:ascii="Arial" w:hAnsi="Arial" w:cs="Arial"/>
          <w:b/>
          <w:bCs/>
          <w:lang w:eastAsia="ja-JP"/>
        </w:rPr>
        <w:t>Hefei, CN,</w:t>
      </w:r>
      <w:r>
        <w:rPr>
          <w:rFonts w:ascii="Arial" w:hAnsi="Arial" w:cs="Arial"/>
          <w:b/>
          <w:bCs/>
          <w:lang w:eastAsia="ja-JP"/>
        </w:rPr>
        <w:t xml:space="preserve"> </w:t>
      </w:r>
      <w:proofErr w:type="gramStart"/>
      <w:r w:rsidRPr="00953910">
        <w:rPr>
          <w:rFonts w:ascii="Arial" w:hAnsi="Arial" w:cs="Arial"/>
          <w:b/>
          <w:bCs/>
          <w:lang w:eastAsia="ja-JP"/>
        </w:rPr>
        <w:t>14</w:t>
      </w:r>
      <w:r>
        <w:rPr>
          <w:rFonts w:ascii="Arial" w:hAnsi="Arial" w:cs="Arial"/>
          <w:b/>
          <w:bCs/>
          <w:lang w:eastAsia="ja-JP"/>
        </w:rPr>
        <w:t xml:space="preserve"> </w:t>
      </w:r>
      <w:r>
        <w:rPr>
          <w:rFonts w:ascii="Arial" w:hAnsi="Arial" w:cs="Arial"/>
          <w:b/>
          <w:bCs/>
          <w:vertAlign w:val="superscript"/>
          <w:lang w:eastAsia="ja-JP"/>
        </w:rPr>
        <w:t xml:space="preserve"> </w:t>
      </w:r>
      <w:r>
        <w:rPr>
          <w:rFonts w:ascii="Arial" w:hAnsi="Arial" w:cs="Arial"/>
          <w:b/>
          <w:bCs/>
          <w:lang w:eastAsia="ja-JP"/>
        </w:rPr>
        <w:t>–</w:t>
      </w:r>
      <w:proofErr w:type="gramEnd"/>
      <w:r>
        <w:rPr>
          <w:rFonts w:ascii="Arial" w:hAnsi="Arial" w:cs="Arial"/>
          <w:b/>
          <w:bCs/>
          <w:lang w:eastAsia="ja-JP"/>
        </w:rPr>
        <w:t xml:space="preserve"> </w:t>
      </w:r>
      <w:r w:rsidRPr="00953910">
        <w:rPr>
          <w:rFonts w:ascii="Arial" w:hAnsi="Arial" w:cs="Arial"/>
          <w:b/>
          <w:bCs/>
          <w:lang w:eastAsia="ja-JP"/>
        </w:rPr>
        <w:t>18</w:t>
      </w:r>
      <w:r>
        <w:rPr>
          <w:rFonts w:ascii="Arial" w:hAnsi="Arial" w:cs="Arial"/>
          <w:b/>
          <w:bCs/>
          <w:lang w:eastAsia="ja-JP"/>
        </w:rPr>
        <w:t xml:space="preserve"> </w:t>
      </w:r>
      <w:r w:rsidRPr="00953910">
        <w:rPr>
          <w:rFonts w:ascii="Arial" w:hAnsi="Arial" w:cs="Arial"/>
          <w:b/>
          <w:bCs/>
          <w:lang w:eastAsia="ja-JP"/>
        </w:rPr>
        <w:t xml:space="preserve">October </w:t>
      </w:r>
      <w:r>
        <w:rPr>
          <w:rFonts w:ascii="Arial" w:hAnsi="Arial" w:cs="Arial"/>
          <w:b/>
          <w:bCs/>
          <w:lang w:eastAsia="ja-JP"/>
        </w:rPr>
        <w:t>202</w:t>
      </w:r>
      <w:r w:rsidRPr="00953910">
        <w:rPr>
          <w:rFonts w:ascii="Arial" w:hAnsi="Arial" w:cs="Arial"/>
          <w:b/>
          <w:bCs/>
          <w:lang w:eastAsia="ja-JP"/>
        </w:rPr>
        <w:t>4</w:t>
      </w:r>
    </w:p>
    <w:p w14:paraId="2C8D0331" w14:textId="77777777" w:rsidR="00836BC8" w:rsidRDefault="00836BC8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lang w:eastAsia="ja-JP"/>
        </w:rPr>
      </w:pPr>
    </w:p>
    <w:p w14:paraId="2C8D0332" w14:textId="77777777" w:rsidR="00836BC8" w:rsidRDefault="00836BC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</w:rPr>
      </w:pPr>
    </w:p>
    <w:p w14:paraId="2C8D0333" w14:textId="2F9B10BA" w:rsidR="00836BC8" w:rsidRPr="00953910" w:rsidRDefault="00265A36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Agenda Item:</w:t>
      </w:r>
      <w:r>
        <w:rPr>
          <w:rFonts w:ascii="Arial" w:eastAsia="MS Mincho" w:hAnsi="Arial" w:cs="Arial"/>
          <w:b/>
          <w:bCs/>
        </w:rPr>
        <w:tab/>
      </w:r>
      <w:r w:rsidR="00FD7616">
        <w:rPr>
          <w:rFonts w:ascii="Arial" w:eastAsia="MS Mincho" w:hAnsi="Arial" w:cs="Arial"/>
          <w:b/>
          <w:bCs/>
        </w:rPr>
        <w:t>4.2.2.5</w:t>
      </w:r>
    </w:p>
    <w:p w14:paraId="2C8D0334" w14:textId="77777777" w:rsidR="00836BC8" w:rsidRDefault="00265A36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 xml:space="preserve">Source: </w:t>
      </w:r>
      <w:r>
        <w:rPr>
          <w:rFonts w:ascii="Arial" w:eastAsia="MS Mincho" w:hAnsi="Arial" w:cs="Arial"/>
          <w:b/>
          <w:bCs/>
        </w:rPr>
        <w:tab/>
        <w:t>Ericsson</w:t>
      </w:r>
    </w:p>
    <w:p w14:paraId="2C8D0335" w14:textId="13F0040C" w:rsidR="00836BC8" w:rsidRPr="00953910" w:rsidRDefault="00265A36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Title:</w:t>
      </w:r>
      <w:r>
        <w:tab/>
      </w:r>
      <w:r w:rsidR="00953910">
        <w:rPr>
          <w:rFonts w:ascii="Arial" w:eastAsia="MS Mincho" w:hAnsi="Arial" w:cs="Arial"/>
          <w:b/>
          <w:bCs/>
        </w:rPr>
        <w:t>On performance requirement for bandwidth aggregation for positioning measurements</w:t>
      </w:r>
    </w:p>
    <w:p w14:paraId="2C8D0336" w14:textId="77777777" w:rsidR="00836BC8" w:rsidRPr="00953910" w:rsidRDefault="00265A36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Document for:</w:t>
      </w:r>
      <w:r>
        <w:rPr>
          <w:rFonts w:ascii="Arial" w:eastAsia="MS Mincho" w:hAnsi="Arial" w:cs="Arial"/>
          <w:b/>
          <w:bCs/>
        </w:rPr>
        <w:tab/>
      </w:r>
      <w:r w:rsidRPr="00953910">
        <w:rPr>
          <w:rFonts w:ascii="Arial" w:eastAsia="MS Mincho" w:hAnsi="Arial" w:cs="Arial"/>
          <w:b/>
          <w:bCs/>
        </w:rPr>
        <w:t>Information</w:t>
      </w:r>
    </w:p>
    <w:p w14:paraId="2C8D0337" w14:textId="77777777" w:rsidR="00836BC8" w:rsidRDefault="00265A36">
      <w:pPr>
        <w:pStyle w:val="Heading1"/>
        <w:tabs>
          <w:tab w:val="left" w:pos="432"/>
        </w:tabs>
        <w:ind w:left="431" w:right="72" w:hanging="431"/>
        <w:jc w:val="both"/>
        <w:rPr>
          <w:szCs w:val="36"/>
          <w:lang w:val="en-US"/>
        </w:rPr>
      </w:pPr>
      <w:r>
        <w:rPr>
          <w:szCs w:val="36"/>
          <w:lang w:val="en-US"/>
        </w:rPr>
        <w:t>Introduction</w:t>
      </w:r>
      <w:bookmarkStart w:id="0" w:name="OLE_LINK14"/>
      <w:bookmarkStart w:id="1" w:name="OLE_LINK13"/>
    </w:p>
    <w:p w14:paraId="2C8D0338" w14:textId="0D98E40B" w:rsidR="00836BC8" w:rsidRPr="00953910" w:rsidRDefault="00265A36" w:rsidP="00265A36">
      <w:pPr>
        <w:pStyle w:val="ListParagraph"/>
        <w:numPr>
          <w:ilvl w:val="0"/>
          <w:numId w:val="0"/>
        </w:numPr>
        <w:autoSpaceDN w:val="0"/>
        <w:spacing w:after="120" w:line="252" w:lineRule="auto"/>
        <w:rPr>
          <w:lang w:eastAsia="ja-JP"/>
        </w:rPr>
      </w:pPr>
      <w:r w:rsidRPr="00953910">
        <w:rPr>
          <w:lang w:eastAsia="ja-JP"/>
        </w:rPr>
        <w:t>In this contribution</w:t>
      </w:r>
      <w:r w:rsidR="00953910">
        <w:rPr>
          <w:lang w:eastAsia="ja-JP"/>
        </w:rPr>
        <w:t xml:space="preserve"> accuracy requirement for RSTD and UE Rx-Tx measurements performed by UE by aggregating PRS resources from multiple PFLs are presented. In </w:t>
      </w:r>
      <w:r>
        <w:rPr>
          <w:lang w:eastAsia="ja-JP"/>
        </w:rPr>
        <w:t>annex</w:t>
      </w:r>
      <w:r w:rsidR="00953910">
        <w:rPr>
          <w:lang w:eastAsia="ja-JP"/>
        </w:rPr>
        <w:t xml:space="preserve">, complementing to simulation results previously submitted by Ericsson, </w:t>
      </w:r>
      <w:r w:rsidRPr="00953910">
        <w:rPr>
          <w:lang w:eastAsia="ja-JP"/>
        </w:rPr>
        <w:t>additional simulation results for PRS aggregation are presented. The simulation results are for RSTD and UE Rx-Tx measurement accuracies in AWGN channel condition for 2 and 3 PFLs scenarios for the agreed side conditions.</w:t>
      </w:r>
    </w:p>
    <w:p w14:paraId="302F54BE" w14:textId="2448635D" w:rsidR="00953910" w:rsidRDefault="00953910">
      <w:pPr>
        <w:pStyle w:val="Heading1"/>
        <w:tabs>
          <w:tab w:val="left" w:pos="432"/>
        </w:tabs>
        <w:ind w:left="431" w:right="72" w:hanging="431"/>
        <w:jc w:val="both"/>
        <w:rPr>
          <w:szCs w:val="36"/>
          <w:lang w:val="en-US"/>
        </w:rPr>
      </w:pPr>
      <w:r>
        <w:rPr>
          <w:szCs w:val="36"/>
          <w:lang w:val="en-US"/>
        </w:rPr>
        <w:t>RSTD accuracy requirement</w:t>
      </w:r>
    </w:p>
    <w:p w14:paraId="166832F5" w14:textId="5A0BD057" w:rsidR="00953910" w:rsidRDefault="00953910" w:rsidP="00953910">
      <w:r>
        <w:t xml:space="preserve">Summary of simulation results submitted by volunteering companies for RSTD accuracy requirements are summarized in our companion paper </w:t>
      </w:r>
      <w:r w:rsidRPr="005263A8">
        <w:t>R4-24</w:t>
      </w:r>
      <w:r w:rsidR="008F5287" w:rsidRPr="005263A8">
        <w:t>16328</w:t>
      </w:r>
      <w:r>
        <w:t xml:space="preserve">. Based on the simulation summary, we propose to define accuracy requirement for RSTD measurements performed by UE by aggregating PRS resources from multiple PFLs as </w:t>
      </w:r>
      <w:r w:rsidR="00E36C24">
        <w:t>follows</w:t>
      </w:r>
      <w:r>
        <w:t>.</w:t>
      </w:r>
    </w:p>
    <w:p w14:paraId="239A895D" w14:textId="2D2BE4CE" w:rsidR="003C63AD" w:rsidRPr="006346CF" w:rsidRDefault="00E36C24" w:rsidP="00E36C24">
      <w:pPr>
        <w:rPr>
          <w:sz w:val="22"/>
          <w:szCs w:val="22"/>
        </w:rPr>
      </w:pPr>
      <w:r w:rsidRPr="00E36C24">
        <w:rPr>
          <w:b/>
          <w:u w:val="single"/>
        </w:rPr>
        <w:t>Proposal 1</w:t>
      </w:r>
      <w:r w:rsidRPr="00E36C24">
        <w:rPr>
          <w:bCs/>
        </w:rPr>
        <w:t>:</w:t>
      </w:r>
      <w:r>
        <w:rPr>
          <w:b/>
        </w:rPr>
        <w:t xml:space="preserve"> </w:t>
      </w:r>
      <w:r w:rsidR="00277616" w:rsidRPr="00277616">
        <w:rPr>
          <w:bCs/>
        </w:rPr>
        <w:t>Define</w:t>
      </w:r>
      <w:r w:rsidR="00277616">
        <w:rPr>
          <w:b/>
        </w:rPr>
        <w:t xml:space="preserve"> </w:t>
      </w:r>
      <w:r w:rsidR="007E7052" w:rsidRPr="007E7052">
        <w:t>4-sample</w:t>
      </w:r>
      <w:r w:rsidR="007E7052" w:rsidRPr="006346CF">
        <w:rPr>
          <w:sz w:val="22"/>
          <w:szCs w:val="22"/>
        </w:rPr>
        <w:t xml:space="preserve"> </w:t>
      </w:r>
      <w:r w:rsidR="003C63AD" w:rsidRPr="006346CF">
        <w:rPr>
          <w:sz w:val="22"/>
          <w:szCs w:val="22"/>
        </w:rPr>
        <w:t>RSTD absolute accuracy in FR1 for AWGN channel</w:t>
      </w:r>
      <w:r w:rsidR="00277616">
        <w:rPr>
          <w:sz w:val="22"/>
          <w:szCs w:val="22"/>
        </w:rPr>
        <w:t xml:space="preserve"> </w:t>
      </w:r>
      <w:r w:rsidR="007D1563">
        <w:rPr>
          <w:sz w:val="22"/>
          <w:szCs w:val="22"/>
        </w:rPr>
        <w:t>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993"/>
        <w:gridCol w:w="2405"/>
        <w:gridCol w:w="1275"/>
        <w:gridCol w:w="2552"/>
      </w:tblGrid>
      <w:tr w:rsidR="003C63AD" w:rsidRPr="006346CF" w14:paraId="6E882DD5" w14:textId="77777777" w:rsidTr="003C63AD">
        <w:trPr>
          <w:trHeight w:val="5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003A8" w14:textId="0D96BE51" w:rsidR="003C63AD" w:rsidRPr="006346CF" w:rsidRDefault="003C63AD" w:rsidP="00953910">
            <w:pPr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3 PFLs (T</w:t>
            </w:r>
            <w:r w:rsidRPr="006346CF">
              <w:rPr>
                <w:b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A900CD" w14:textId="53AD7EF2" w:rsidR="003C63AD" w:rsidRPr="006346CF" w:rsidRDefault="003C63AD" w:rsidP="00953910">
            <w:pPr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2 PFLs (T</w:t>
            </w:r>
            <w:r w:rsidRPr="006346CF">
              <w:rPr>
                <w:b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908EDD" w14:textId="6C9DEC7B" w:rsidR="003C63AD" w:rsidRPr="006346CF" w:rsidRDefault="003C63AD" w:rsidP="00953910">
            <w:pPr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SINR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C59EB0" w14:textId="26DBD370" w:rsidR="003C63AD" w:rsidRPr="006346CF" w:rsidRDefault="003C63AD" w:rsidP="00953910">
            <w:pPr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SCS (kHz)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6576B8" w14:textId="49C1D268" w:rsidR="003C63AD" w:rsidRPr="006346CF" w:rsidRDefault="003C63AD" w:rsidP="00953910">
            <w:pPr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PRS bandwidth per PFL (PRBS)</w:t>
            </w:r>
          </w:p>
        </w:tc>
      </w:tr>
      <w:tr w:rsidR="003C63AD" w:rsidRPr="006346CF" w14:paraId="2DCBC4A6" w14:textId="77777777" w:rsidTr="003C63AD">
        <w:trPr>
          <w:trHeight w:val="5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EA2FFE" w14:textId="0B317F1C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63FF791" w14:textId="04E61BE8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F095CC7" w14:textId="77777777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 xml:space="preserve">(PRS </w:t>
            </w:r>
            <w:proofErr w:type="spellStart"/>
            <w:r w:rsidRPr="00953910">
              <w:rPr>
                <w:b/>
                <w:sz w:val="22"/>
                <w:szCs w:val="22"/>
              </w:rPr>
              <w:t>Ês</w:t>
            </w:r>
            <w:proofErr w:type="spellEnd"/>
            <w:r w:rsidRPr="00953910">
              <w:rPr>
                <w:b/>
                <w:sz w:val="22"/>
                <w:szCs w:val="22"/>
              </w:rPr>
              <w:t>/</w:t>
            </w:r>
            <w:proofErr w:type="spellStart"/>
            <w:proofErr w:type="gramStart"/>
            <w:r w:rsidRPr="00953910">
              <w:rPr>
                <w:b/>
                <w:sz w:val="22"/>
                <w:szCs w:val="22"/>
              </w:rPr>
              <w:t>Iot</w:t>
            </w:r>
            <w:proofErr w:type="spellEnd"/>
            <w:r w:rsidRPr="00953910">
              <w:rPr>
                <w:b/>
                <w:sz w:val="22"/>
                <w:szCs w:val="22"/>
              </w:rPr>
              <w:t>)</w:t>
            </w:r>
            <w:r w:rsidRPr="00953910">
              <w:rPr>
                <w:b/>
                <w:sz w:val="22"/>
                <w:szCs w:val="22"/>
                <w:vertAlign w:val="subscript"/>
              </w:rPr>
              <w:t>ref</w:t>
            </w:r>
            <w:proofErr w:type="gramEnd"/>
            <w:r w:rsidRPr="00953910">
              <w:rPr>
                <w:b/>
                <w:sz w:val="22"/>
                <w:szCs w:val="22"/>
                <w:vertAlign w:val="subscript"/>
              </w:rPr>
              <w:t xml:space="preserve"> </w:t>
            </w:r>
            <w:r w:rsidRPr="00953910">
              <w:rPr>
                <w:b/>
                <w:sz w:val="22"/>
                <w:szCs w:val="22"/>
              </w:rPr>
              <w:t>≥-6dB</w:t>
            </w:r>
          </w:p>
          <w:p w14:paraId="653915BB" w14:textId="77777777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</w:p>
          <w:p w14:paraId="5A03A629" w14:textId="77777777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 xml:space="preserve"> (PRS </w:t>
            </w:r>
            <w:proofErr w:type="spellStart"/>
            <w:r w:rsidRPr="00953910">
              <w:rPr>
                <w:b/>
                <w:sz w:val="22"/>
                <w:szCs w:val="22"/>
              </w:rPr>
              <w:t>Ês</w:t>
            </w:r>
            <w:proofErr w:type="spellEnd"/>
            <w:r w:rsidRPr="00953910">
              <w:rPr>
                <w:b/>
                <w:sz w:val="22"/>
                <w:szCs w:val="22"/>
              </w:rPr>
              <w:t>/</w:t>
            </w:r>
            <w:proofErr w:type="spellStart"/>
            <w:proofErr w:type="gramStart"/>
            <w:r w:rsidRPr="00953910">
              <w:rPr>
                <w:b/>
                <w:sz w:val="22"/>
                <w:szCs w:val="22"/>
              </w:rPr>
              <w:t>Iot</w:t>
            </w:r>
            <w:proofErr w:type="spellEnd"/>
            <w:r w:rsidRPr="00953910">
              <w:rPr>
                <w:b/>
                <w:sz w:val="22"/>
                <w:szCs w:val="22"/>
              </w:rPr>
              <w:t>)</w:t>
            </w:r>
            <w:proofErr w:type="spellStart"/>
            <w:r w:rsidRPr="00953910">
              <w:rPr>
                <w:b/>
                <w:i/>
                <w:sz w:val="22"/>
                <w:szCs w:val="22"/>
                <w:vertAlign w:val="subscript"/>
              </w:rPr>
              <w:t>i</w:t>
            </w:r>
            <w:proofErr w:type="spellEnd"/>
            <w:proofErr w:type="gramEnd"/>
            <w:r w:rsidRPr="00953910">
              <w:rPr>
                <w:b/>
                <w:sz w:val="22"/>
                <w:szCs w:val="22"/>
              </w:rPr>
              <w:t xml:space="preserve"> ≥-13dB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90A5D11" w14:textId="77777777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7DA13DC6" w14:textId="77777777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≥ 104</w:t>
            </w:r>
          </w:p>
        </w:tc>
      </w:tr>
      <w:tr w:rsidR="003C63AD" w:rsidRPr="006346CF" w14:paraId="5B211F9C" w14:textId="77777777" w:rsidTr="003C63AD">
        <w:trPr>
          <w:trHeight w:val="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3CA92" w14:textId="0AC958BE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770F10BD" w14:textId="695E331C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4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8020A5D" w14:textId="77777777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1545440" w14:textId="77777777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 xml:space="preserve">30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3B30D326" w14:textId="77777777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≥ 132</w:t>
            </w:r>
          </w:p>
        </w:tc>
      </w:tr>
      <w:tr w:rsidR="003C63AD" w:rsidRPr="006346CF" w14:paraId="31B9C982" w14:textId="77777777" w:rsidTr="003C63A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9C81" w14:textId="5DDB9AF4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CB7D" w14:textId="4CD45E0D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4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F097750" w14:textId="77777777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33079" w14:textId="77777777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67E7" w14:textId="77777777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272</w:t>
            </w:r>
          </w:p>
        </w:tc>
      </w:tr>
      <w:tr w:rsidR="003C63AD" w:rsidRPr="006346CF" w14:paraId="5DF74307" w14:textId="77777777" w:rsidTr="003C63AD">
        <w:trPr>
          <w:trHeight w:val="23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7449BB" w14:textId="0A2909A5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B3D6C0A" w14:textId="6363A826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4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E66A50F" w14:textId="77777777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32D6F9CE" w14:textId="77777777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7C3A2701" w14:textId="77777777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≥ 64</w:t>
            </w:r>
          </w:p>
        </w:tc>
      </w:tr>
      <w:tr w:rsidR="003C63AD" w:rsidRPr="006346CF" w14:paraId="6E1E7582" w14:textId="77777777" w:rsidTr="003C63A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7E8E" w14:textId="0136B644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C6AF" w14:textId="2AFAF6DE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4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2EACA" w14:textId="77777777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5F83C" w14:textId="77777777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001F" w14:textId="77777777" w:rsidR="003C63AD" w:rsidRPr="00953910" w:rsidRDefault="003C63AD" w:rsidP="00953910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132</w:t>
            </w:r>
          </w:p>
        </w:tc>
      </w:tr>
    </w:tbl>
    <w:p w14:paraId="470D01BA" w14:textId="77777777" w:rsidR="00953910" w:rsidRPr="006346CF" w:rsidRDefault="00953910" w:rsidP="00953910">
      <w:pPr>
        <w:rPr>
          <w:b/>
          <w:sz w:val="22"/>
          <w:szCs w:val="22"/>
        </w:rPr>
      </w:pPr>
    </w:p>
    <w:p w14:paraId="3467636A" w14:textId="2B119D1A" w:rsidR="003C63AD" w:rsidRPr="006346CF" w:rsidRDefault="00A56810" w:rsidP="003C63AD">
      <w:pPr>
        <w:pStyle w:val="Caption"/>
        <w:keepNext/>
        <w:rPr>
          <w:sz w:val="22"/>
          <w:szCs w:val="22"/>
        </w:rPr>
      </w:pPr>
      <w:r w:rsidRPr="00A56810">
        <w:rPr>
          <w:sz w:val="22"/>
          <w:szCs w:val="22"/>
          <w:u w:val="single"/>
        </w:rPr>
        <w:lastRenderedPageBreak/>
        <w:t>Proposal 2</w:t>
      </w:r>
      <w:r w:rsidRPr="00A56810">
        <w:rPr>
          <w:b w:val="0"/>
          <w:bCs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2F784B">
        <w:rPr>
          <w:b w:val="0"/>
          <w:bCs/>
          <w:sz w:val="22"/>
          <w:szCs w:val="22"/>
        </w:rPr>
        <w:t>Define</w:t>
      </w:r>
      <w:r w:rsidR="003C63AD" w:rsidRPr="002F784B">
        <w:rPr>
          <w:b w:val="0"/>
          <w:bCs/>
          <w:sz w:val="22"/>
          <w:szCs w:val="22"/>
        </w:rPr>
        <w:t xml:space="preserve"> </w:t>
      </w:r>
      <w:r w:rsidR="007E7052" w:rsidRPr="007E7052">
        <w:rPr>
          <w:b w:val="0"/>
          <w:bCs/>
          <w:sz w:val="22"/>
          <w:szCs w:val="22"/>
        </w:rPr>
        <w:t xml:space="preserve">4-sample </w:t>
      </w:r>
      <w:r w:rsidR="003C63AD" w:rsidRPr="002F784B">
        <w:rPr>
          <w:b w:val="0"/>
          <w:bCs/>
          <w:sz w:val="22"/>
          <w:szCs w:val="22"/>
        </w:rPr>
        <w:t>RSTD absolute accuracy in FR2 for AWGN channel</w:t>
      </w:r>
      <w:r w:rsidRPr="002F784B">
        <w:rPr>
          <w:b w:val="0"/>
          <w:bCs/>
          <w:sz w:val="22"/>
          <w:szCs w:val="22"/>
        </w:rPr>
        <w:t xml:space="preserve"> 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993"/>
        <w:gridCol w:w="2688"/>
        <w:gridCol w:w="992"/>
        <w:gridCol w:w="2552"/>
      </w:tblGrid>
      <w:tr w:rsidR="003C63AD" w:rsidRPr="006346CF" w14:paraId="0944C69A" w14:textId="77777777" w:rsidTr="003C63AD">
        <w:trPr>
          <w:trHeight w:val="5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0740F" w14:textId="77777777" w:rsidR="003C63AD" w:rsidRPr="006346CF" w:rsidRDefault="003C63AD" w:rsidP="003C63AD">
            <w:pPr>
              <w:jc w:val="center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3 PFLs (T</w:t>
            </w:r>
            <w:r w:rsidRPr="006346CF">
              <w:rPr>
                <w:b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CD16155" w14:textId="77777777" w:rsidR="003C63AD" w:rsidRPr="006346CF" w:rsidRDefault="003C63AD" w:rsidP="003C63AD">
            <w:pPr>
              <w:jc w:val="center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2 PFLs (T</w:t>
            </w:r>
            <w:r w:rsidRPr="006346CF">
              <w:rPr>
                <w:b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78FB35A" w14:textId="77777777" w:rsidR="003C63AD" w:rsidRPr="006346CF" w:rsidRDefault="003C63AD" w:rsidP="003C63AD">
            <w:pPr>
              <w:jc w:val="center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SINR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EE04362" w14:textId="77777777" w:rsidR="003C63AD" w:rsidRPr="006346CF" w:rsidRDefault="003C63AD" w:rsidP="003C63AD">
            <w:pPr>
              <w:jc w:val="center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SCS (kHz)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85EF94" w14:textId="77777777" w:rsidR="003C63AD" w:rsidRPr="006346CF" w:rsidRDefault="003C63AD" w:rsidP="003C63AD">
            <w:pPr>
              <w:jc w:val="center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PRS bandwidth per PFL (PRBS)</w:t>
            </w:r>
          </w:p>
        </w:tc>
      </w:tr>
      <w:tr w:rsidR="003C63AD" w:rsidRPr="006346CF" w14:paraId="50139D89" w14:textId="77777777" w:rsidTr="003C63AD">
        <w:trPr>
          <w:trHeight w:val="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33D76E" w14:textId="77777777" w:rsidR="003C63AD" w:rsidRPr="00953910" w:rsidRDefault="003C63AD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3BDC40C6" w14:textId="77777777" w:rsidR="003C63AD" w:rsidRPr="00953910" w:rsidRDefault="003C63AD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68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30928062" w14:textId="77777777" w:rsidR="003C63AD" w:rsidRPr="00953910" w:rsidRDefault="003C63AD" w:rsidP="003C63AD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 xml:space="preserve">(PRS </w:t>
            </w:r>
            <w:proofErr w:type="spellStart"/>
            <w:r w:rsidRPr="00953910">
              <w:rPr>
                <w:b/>
                <w:sz w:val="22"/>
                <w:szCs w:val="22"/>
              </w:rPr>
              <w:t>Ês</w:t>
            </w:r>
            <w:proofErr w:type="spellEnd"/>
            <w:r w:rsidRPr="00953910">
              <w:rPr>
                <w:b/>
                <w:sz w:val="22"/>
                <w:szCs w:val="22"/>
              </w:rPr>
              <w:t>/</w:t>
            </w:r>
            <w:proofErr w:type="spellStart"/>
            <w:proofErr w:type="gramStart"/>
            <w:r w:rsidRPr="00953910">
              <w:rPr>
                <w:b/>
                <w:sz w:val="22"/>
                <w:szCs w:val="22"/>
              </w:rPr>
              <w:t>Iot</w:t>
            </w:r>
            <w:proofErr w:type="spellEnd"/>
            <w:r w:rsidRPr="00953910">
              <w:rPr>
                <w:b/>
                <w:sz w:val="22"/>
                <w:szCs w:val="22"/>
              </w:rPr>
              <w:t>)</w:t>
            </w:r>
            <w:r w:rsidRPr="00953910">
              <w:rPr>
                <w:b/>
                <w:sz w:val="22"/>
                <w:szCs w:val="22"/>
                <w:vertAlign w:val="subscript"/>
              </w:rPr>
              <w:t>ref</w:t>
            </w:r>
            <w:proofErr w:type="gramEnd"/>
            <w:r w:rsidRPr="00953910">
              <w:rPr>
                <w:b/>
                <w:sz w:val="22"/>
                <w:szCs w:val="22"/>
                <w:vertAlign w:val="subscript"/>
              </w:rPr>
              <w:t xml:space="preserve"> </w:t>
            </w:r>
            <w:r w:rsidRPr="00953910">
              <w:rPr>
                <w:b/>
                <w:sz w:val="22"/>
                <w:szCs w:val="22"/>
              </w:rPr>
              <w:t>≥-6dB</w:t>
            </w:r>
          </w:p>
          <w:p w14:paraId="7F54046B" w14:textId="77777777" w:rsidR="003C63AD" w:rsidRPr="00953910" w:rsidRDefault="003C63AD" w:rsidP="003C63AD">
            <w:pPr>
              <w:spacing w:before="0" w:beforeAutospacing="0"/>
              <w:rPr>
                <w:b/>
                <w:sz w:val="22"/>
                <w:szCs w:val="22"/>
              </w:rPr>
            </w:pPr>
          </w:p>
          <w:p w14:paraId="0BADAD0C" w14:textId="553A6E63" w:rsidR="003C63AD" w:rsidRPr="00953910" w:rsidRDefault="003C63AD" w:rsidP="003C63AD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 xml:space="preserve"> (PRS </w:t>
            </w:r>
            <w:proofErr w:type="spellStart"/>
            <w:r w:rsidRPr="00953910">
              <w:rPr>
                <w:b/>
                <w:sz w:val="22"/>
                <w:szCs w:val="22"/>
              </w:rPr>
              <w:t>Ês</w:t>
            </w:r>
            <w:proofErr w:type="spellEnd"/>
            <w:r w:rsidRPr="00953910">
              <w:rPr>
                <w:b/>
                <w:sz w:val="22"/>
                <w:szCs w:val="22"/>
              </w:rPr>
              <w:t>/</w:t>
            </w:r>
            <w:proofErr w:type="spellStart"/>
            <w:proofErr w:type="gramStart"/>
            <w:r w:rsidRPr="00953910">
              <w:rPr>
                <w:b/>
                <w:sz w:val="22"/>
                <w:szCs w:val="22"/>
              </w:rPr>
              <w:t>Iot</w:t>
            </w:r>
            <w:proofErr w:type="spellEnd"/>
            <w:r w:rsidRPr="00953910">
              <w:rPr>
                <w:b/>
                <w:sz w:val="22"/>
                <w:szCs w:val="22"/>
              </w:rPr>
              <w:t>)</w:t>
            </w:r>
            <w:proofErr w:type="spellStart"/>
            <w:r w:rsidRPr="00953910">
              <w:rPr>
                <w:b/>
                <w:i/>
                <w:sz w:val="22"/>
                <w:szCs w:val="22"/>
                <w:vertAlign w:val="subscript"/>
              </w:rPr>
              <w:t>i</w:t>
            </w:r>
            <w:proofErr w:type="spellEnd"/>
            <w:proofErr w:type="gramEnd"/>
            <w:r w:rsidRPr="00953910">
              <w:rPr>
                <w:b/>
                <w:sz w:val="22"/>
                <w:szCs w:val="22"/>
              </w:rPr>
              <w:t xml:space="preserve"> ≥-13dB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0D452EB" w14:textId="07DD58D5" w:rsidR="003C63AD" w:rsidRPr="00953910" w:rsidRDefault="003C63AD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60</w:t>
            </w:r>
            <w:r w:rsidRPr="0095391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0C7DC5A2" w14:textId="59115199" w:rsidR="003C63AD" w:rsidRPr="00953910" w:rsidRDefault="003C63AD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 xml:space="preserve">≥ </w:t>
            </w:r>
            <w:r w:rsidRPr="006346CF">
              <w:rPr>
                <w:b/>
                <w:sz w:val="22"/>
                <w:szCs w:val="22"/>
              </w:rPr>
              <w:t>64</w:t>
            </w:r>
          </w:p>
        </w:tc>
      </w:tr>
      <w:tr w:rsidR="003C63AD" w:rsidRPr="006346CF" w14:paraId="064648FC" w14:textId="77777777" w:rsidTr="003C63A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67C4" w14:textId="77777777" w:rsidR="003C63AD" w:rsidRPr="00953910" w:rsidRDefault="003C63AD" w:rsidP="003C63AD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7942" w14:textId="4D94A88A" w:rsidR="003C63AD" w:rsidRPr="00953910" w:rsidRDefault="003C63AD" w:rsidP="003C63AD">
            <w:pPr>
              <w:spacing w:before="0" w:beforeAutospacing="0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68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314B584" w14:textId="77777777" w:rsidR="003C63AD" w:rsidRPr="00953910" w:rsidRDefault="003C63AD" w:rsidP="003C63AD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448F2" w14:textId="77777777" w:rsidR="003C63AD" w:rsidRPr="00953910" w:rsidRDefault="003C63AD" w:rsidP="003C63AD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240A" w14:textId="191CB9E1" w:rsidR="003C63AD" w:rsidRPr="00953910" w:rsidRDefault="003C63AD" w:rsidP="003C63AD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 xml:space="preserve">≥ </w:t>
            </w:r>
            <w:r w:rsidRPr="006346CF">
              <w:rPr>
                <w:b/>
                <w:sz w:val="22"/>
                <w:szCs w:val="22"/>
              </w:rPr>
              <w:t>132</w:t>
            </w:r>
          </w:p>
        </w:tc>
      </w:tr>
      <w:tr w:rsidR="003C63AD" w:rsidRPr="006346CF" w14:paraId="29097DD8" w14:textId="77777777" w:rsidTr="003C63AD">
        <w:trPr>
          <w:trHeight w:val="23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AAB9C" w14:textId="74E495B3" w:rsidR="003C63AD" w:rsidRPr="00953910" w:rsidRDefault="003C63AD" w:rsidP="003C63AD">
            <w:pPr>
              <w:spacing w:before="0" w:beforeAutospacing="0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04466521" w14:textId="15AFB4BD" w:rsidR="003C63AD" w:rsidRPr="00953910" w:rsidRDefault="003C63AD" w:rsidP="003C63AD">
            <w:pPr>
              <w:spacing w:before="0" w:beforeAutospacing="0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68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BA25438" w14:textId="77777777" w:rsidR="003C63AD" w:rsidRPr="00953910" w:rsidRDefault="003C63AD" w:rsidP="003C63AD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3D85A8C8" w14:textId="669A0D36" w:rsidR="003C63AD" w:rsidRPr="00953910" w:rsidRDefault="003C63AD" w:rsidP="003C63AD">
            <w:pPr>
              <w:spacing w:before="0" w:beforeAutospacing="0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4BA8E296" w14:textId="77777777" w:rsidR="003C63AD" w:rsidRPr="00953910" w:rsidRDefault="003C63AD" w:rsidP="003C63AD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≥ 64</w:t>
            </w:r>
          </w:p>
        </w:tc>
      </w:tr>
      <w:tr w:rsidR="003C63AD" w:rsidRPr="006346CF" w14:paraId="6B543E84" w14:textId="77777777" w:rsidTr="003C63A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89C7" w14:textId="1C95AB29" w:rsidR="003C63AD" w:rsidRPr="00953910" w:rsidRDefault="003C63AD" w:rsidP="003C63AD">
            <w:pPr>
              <w:spacing w:before="0" w:beforeAutospacing="0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8DFB" w14:textId="4382C8B3" w:rsidR="003C63AD" w:rsidRPr="00953910" w:rsidRDefault="003C63AD" w:rsidP="003C63AD">
            <w:pPr>
              <w:spacing w:before="0" w:beforeAutospacing="0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6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2A53C" w14:textId="77777777" w:rsidR="003C63AD" w:rsidRPr="00953910" w:rsidRDefault="003C63AD" w:rsidP="003C63AD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9BA7A" w14:textId="77777777" w:rsidR="003C63AD" w:rsidRPr="00953910" w:rsidRDefault="003C63AD" w:rsidP="003C63AD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39F54" w14:textId="5C1AF2FC" w:rsidR="003C63AD" w:rsidRPr="00953910" w:rsidRDefault="003C63AD" w:rsidP="003C63AD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 xml:space="preserve">≥ </w:t>
            </w:r>
            <w:r w:rsidRPr="006346CF">
              <w:rPr>
                <w:b/>
                <w:sz w:val="22"/>
                <w:szCs w:val="22"/>
              </w:rPr>
              <w:t>128</w:t>
            </w:r>
          </w:p>
        </w:tc>
      </w:tr>
    </w:tbl>
    <w:p w14:paraId="4486365D" w14:textId="77777777" w:rsidR="003C63AD" w:rsidRPr="00953910" w:rsidRDefault="003C63AD" w:rsidP="00953910">
      <w:pPr>
        <w:spacing w:before="0"/>
        <w:rPr>
          <w:b/>
          <w:sz w:val="22"/>
          <w:szCs w:val="22"/>
        </w:rPr>
      </w:pPr>
    </w:p>
    <w:p w14:paraId="07D03425" w14:textId="2B702B86" w:rsidR="003C63AD" w:rsidRPr="00C76AE7" w:rsidRDefault="00C76AE7" w:rsidP="003C63AD">
      <w:pPr>
        <w:pStyle w:val="Caption"/>
        <w:keepNext/>
        <w:rPr>
          <w:b w:val="0"/>
          <w:bCs/>
          <w:sz w:val="22"/>
          <w:szCs w:val="22"/>
        </w:rPr>
      </w:pPr>
      <w:r w:rsidRPr="00C76AE7">
        <w:rPr>
          <w:sz w:val="22"/>
          <w:szCs w:val="22"/>
          <w:u w:val="single"/>
        </w:rPr>
        <w:t>Proposal 3</w:t>
      </w:r>
      <w:r>
        <w:rPr>
          <w:b w:val="0"/>
          <w:bCs/>
          <w:sz w:val="22"/>
          <w:szCs w:val="22"/>
        </w:rPr>
        <w:t>:</w:t>
      </w:r>
      <w:r w:rsidR="003C63AD" w:rsidRPr="006346CF">
        <w:rPr>
          <w:sz w:val="22"/>
          <w:szCs w:val="22"/>
        </w:rPr>
        <w:t xml:space="preserve"> </w:t>
      </w:r>
      <w:r w:rsidRPr="00C76AE7">
        <w:rPr>
          <w:b w:val="0"/>
          <w:bCs/>
          <w:sz w:val="22"/>
          <w:szCs w:val="22"/>
        </w:rPr>
        <w:t xml:space="preserve">Define </w:t>
      </w:r>
      <w:r w:rsidR="007E7052" w:rsidRPr="007E7052">
        <w:rPr>
          <w:b w:val="0"/>
          <w:bCs/>
          <w:sz w:val="22"/>
          <w:szCs w:val="22"/>
        </w:rPr>
        <w:t xml:space="preserve">4-sample </w:t>
      </w:r>
      <w:r w:rsidR="003C63AD" w:rsidRPr="00C76AE7">
        <w:rPr>
          <w:b w:val="0"/>
          <w:bCs/>
          <w:sz w:val="22"/>
          <w:szCs w:val="22"/>
        </w:rPr>
        <w:t>RSTD absolute accuracy in FR1 for fading channel</w:t>
      </w:r>
      <w:r>
        <w:rPr>
          <w:b w:val="0"/>
          <w:bCs/>
          <w:sz w:val="22"/>
          <w:szCs w:val="22"/>
        </w:rPr>
        <w:t xml:space="preserve"> as: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1293"/>
        <w:gridCol w:w="2562"/>
        <w:gridCol w:w="1285"/>
        <w:gridCol w:w="3309"/>
      </w:tblGrid>
      <w:tr w:rsidR="003C63AD" w:rsidRPr="006346CF" w14:paraId="07A82407" w14:textId="77777777" w:rsidTr="006346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E012" w14:textId="600948C5" w:rsidR="003C63AD" w:rsidRPr="006346CF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3 PFLs (T</w:t>
            </w:r>
            <w:r w:rsidRPr="006346CF">
              <w:rPr>
                <w:b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CE927" w14:textId="5F399437" w:rsidR="003C63AD" w:rsidRPr="006346CF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2 PFLs (T</w:t>
            </w:r>
            <w:r w:rsidRPr="006346CF">
              <w:rPr>
                <w:b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1297C79" w14:textId="3EF7FC57" w:rsidR="003C63AD" w:rsidRPr="006346CF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SINR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8F8BC" w14:textId="4A9860D5" w:rsidR="003C63AD" w:rsidRPr="006346CF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B28C7" w14:textId="52C7B34E" w:rsidR="003C63AD" w:rsidRPr="006346CF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PRS bandwidth per PFL (PRBS)</w:t>
            </w:r>
          </w:p>
        </w:tc>
      </w:tr>
      <w:tr w:rsidR="003C63AD" w:rsidRPr="006346CF" w14:paraId="2FB9BB88" w14:textId="77777777" w:rsidTr="006346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8F0C" w14:textId="46CA65B8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B884" w14:textId="5DAD2C4B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799537" w14:textId="77777777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 xml:space="preserve">(PRS </w:t>
            </w:r>
            <w:proofErr w:type="spellStart"/>
            <w:r w:rsidRPr="003C63AD">
              <w:rPr>
                <w:rFonts w:eastAsia="SimSun"/>
                <w:b/>
                <w:bCs/>
                <w:sz w:val="22"/>
                <w:szCs w:val="22"/>
              </w:rPr>
              <w:t>Ês</w:t>
            </w:r>
            <w:proofErr w:type="spellEnd"/>
            <w:r w:rsidRPr="003C63AD">
              <w:rPr>
                <w:rFonts w:eastAsia="SimSun"/>
                <w:b/>
                <w:bCs/>
                <w:sz w:val="22"/>
                <w:szCs w:val="22"/>
              </w:rPr>
              <w:t>/</w:t>
            </w:r>
            <w:proofErr w:type="spellStart"/>
            <w:proofErr w:type="gramStart"/>
            <w:r w:rsidRPr="003C63AD">
              <w:rPr>
                <w:rFonts w:eastAsia="SimSun"/>
                <w:b/>
                <w:bCs/>
                <w:sz w:val="22"/>
                <w:szCs w:val="22"/>
              </w:rPr>
              <w:t>Iot</w:t>
            </w:r>
            <w:proofErr w:type="spellEnd"/>
            <w:r w:rsidRPr="003C63AD">
              <w:rPr>
                <w:rFonts w:eastAsia="SimSun"/>
                <w:b/>
                <w:bCs/>
                <w:sz w:val="22"/>
                <w:szCs w:val="22"/>
              </w:rPr>
              <w:t>)</w:t>
            </w:r>
            <w:r w:rsidRPr="003C63AD">
              <w:rPr>
                <w:rFonts w:eastAsia="SimSun"/>
                <w:b/>
                <w:bCs/>
                <w:sz w:val="22"/>
                <w:szCs w:val="22"/>
                <w:vertAlign w:val="subscript"/>
              </w:rPr>
              <w:t>ref</w:t>
            </w:r>
            <w:proofErr w:type="gramEnd"/>
            <w:r w:rsidRPr="003C63AD">
              <w:rPr>
                <w:rFonts w:eastAsia="SimSun"/>
                <w:b/>
                <w:bCs/>
                <w:sz w:val="22"/>
                <w:szCs w:val="22"/>
                <w:vertAlign w:val="subscript"/>
              </w:rPr>
              <w:t xml:space="preserve"> </w:t>
            </w:r>
            <w:r w:rsidRPr="003C63AD">
              <w:rPr>
                <w:rFonts w:eastAsia="SimSun"/>
                <w:b/>
                <w:bCs/>
                <w:sz w:val="22"/>
                <w:szCs w:val="22"/>
              </w:rPr>
              <w:t>≥-6dB</w:t>
            </w:r>
          </w:p>
          <w:p w14:paraId="6C5E4315" w14:textId="77777777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</w:p>
          <w:p w14:paraId="7740703D" w14:textId="77777777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 xml:space="preserve"> (PRS </w:t>
            </w:r>
            <w:proofErr w:type="spellStart"/>
            <w:r w:rsidRPr="003C63AD">
              <w:rPr>
                <w:rFonts w:eastAsia="SimSun"/>
                <w:b/>
                <w:bCs/>
                <w:sz w:val="22"/>
                <w:szCs w:val="22"/>
              </w:rPr>
              <w:t>Ês</w:t>
            </w:r>
            <w:proofErr w:type="spellEnd"/>
            <w:r w:rsidRPr="003C63AD">
              <w:rPr>
                <w:rFonts w:eastAsia="SimSun"/>
                <w:b/>
                <w:bCs/>
                <w:sz w:val="22"/>
                <w:szCs w:val="22"/>
              </w:rPr>
              <w:t>/</w:t>
            </w:r>
            <w:proofErr w:type="spellStart"/>
            <w:proofErr w:type="gramStart"/>
            <w:r w:rsidRPr="003C63AD">
              <w:rPr>
                <w:rFonts w:eastAsia="SimSun"/>
                <w:b/>
                <w:bCs/>
                <w:sz w:val="22"/>
                <w:szCs w:val="22"/>
              </w:rPr>
              <w:t>Iot</w:t>
            </w:r>
            <w:proofErr w:type="spellEnd"/>
            <w:r w:rsidRPr="003C63AD">
              <w:rPr>
                <w:rFonts w:eastAsia="SimSun"/>
                <w:b/>
                <w:bCs/>
                <w:sz w:val="22"/>
                <w:szCs w:val="22"/>
              </w:rPr>
              <w:t>)</w:t>
            </w:r>
            <w:proofErr w:type="spellStart"/>
            <w:r w:rsidRPr="003C63AD">
              <w:rPr>
                <w:rFonts w:eastAsia="SimSun"/>
                <w:b/>
                <w:bCs/>
                <w:i/>
                <w:sz w:val="22"/>
                <w:szCs w:val="22"/>
                <w:vertAlign w:val="subscript"/>
              </w:rPr>
              <w:t>i</w:t>
            </w:r>
            <w:proofErr w:type="spellEnd"/>
            <w:proofErr w:type="gramEnd"/>
            <w:r w:rsidRPr="003C63AD">
              <w:rPr>
                <w:rFonts w:eastAsia="SimSun"/>
                <w:b/>
                <w:bCs/>
                <w:sz w:val="22"/>
                <w:szCs w:val="22"/>
              </w:rPr>
              <w:t xml:space="preserve"> ≥-13dB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DED9" w14:textId="77777777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336E" w14:textId="77777777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≥ 104</w:t>
            </w:r>
          </w:p>
        </w:tc>
      </w:tr>
      <w:tr w:rsidR="003C63AD" w:rsidRPr="006346CF" w14:paraId="6FC60F30" w14:textId="77777777" w:rsidTr="006346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2F92" w14:textId="57891B07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A6E2" w14:textId="41DEB6F5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5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BA3D5B9" w14:textId="77777777" w:rsidR="003C63AD" w:rsidRPr="003C63AD" w:rsidRDefault="003C63AD" w:rsidP="003C63AD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374B0372" w14:textId="77777777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 xml:space="preserve">30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0E6B" w14:textId="77777777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≥ 132</w:t>
            </w:r>
          </w:p>
        </w:tc>
      </w:tr>
      <w:tr w:rsidR="003C63AD" w:rsidRPr="006346CF" w14:paraId="6B1B605B" w14:textId="77777777" w:rsidTr="006346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88FE" w14:textId="181D9F8F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48F9" w14:textId="437F0086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25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2C943FD" w14:textId="77777777" w:rsidR="003C63AD" w:rsidRPr="003C63AD" w:rsidRDefault="003C63AD" w:rsidP="003C63AD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12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1F7FB" w14:textId="77777777" w:rsidR="003C63AD" w:rsidRPr="003C63AD" w:rsidRDefault="003C63AD" w:rsidP="003C63AD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456E" w14:textId="77777777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272</w:t>
            </w:r>
          </w:p>
        </w:tc>
      </w:tr>
      <w:tr w:rsidR="003C63AD" w:rsidRPr="006346CF" w14:paraId="508F14FB" w14:textId="77777777" w:rsidTr="006346CF">
        <w:trPr>
          <w:trHeight w:val="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6345" w14:textId="7A43EAC5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90A3C" w14:textId="1A927C75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25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15A742B" w14:textId="77777777" w:rsidR="003C63AD" w:rsidRPr="003C63AD" w:rsidRDefault="003C63AD" w:rsidP="003C63AD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6275D54" w14:textId="77777777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432D6" w14:textId="77777777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≥ 64</w:t>
            </w:r>
          </w:p>
        </w:tc>
      </w:tr>
      <w:tr w:rsidR="003C63AD" w:rsidRPr="006346CF" w14:paraId="6518328F" w14:textId="77777777" w:rsidTr="006346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C7D6" w14:textId="00BD55C5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30BD" w14:textId="7A90220E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2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18DE3" w14:textId="77777777" w:rsidR="003C63AD" w:rsidRPr="003C63AD" w:rsidRDefault="003C63AD" w:rsidP="003C63AD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12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D2564" w14:textId="77777777" w:rsidR="003C63AD" w:rsidRPr="003C63AD" w:rsidRDefault="003C63AD" w:rsidP="003C63AD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44B2" w14:textId="77777777" w:rsidR="003C63AD" w:rsidRPr="003C63AD" w:rsidRDefault="003C63AD" w:rsidP="003C63A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132</w:t>
            </w:r>
          </w:p>
        </w:tc>
      </w:tr>
    </w:tbl>
    <w:p w14:paraId="43743612" w14:textId="77777777" w:rsidR="00953910" w:rsidRPr="006346CF" w:rsidRDefault="00953910" w:rsidP="00953910">
      <w:pPr>
        <w:rPr>
          <w:sz w:val="22"/>
          <w:szCs w:val="22"/>
        </w:rPr>
      </w:pPr>
    </w:p>
    <w:p w14:paraId="398FCBAA" w14:textId="37F358C6" w:rsidR="006346CF" w:rsidRDefault="00674B35" w:rsidP="006346CF">
      <w:pPr>
        <w:pStyle w:val="Caption"/>
        <w:keepNext/>
      </w:pPr>
      <w:r w:rsidRPr="00674B35">
        <w:rPr>
          <w:u w:val="single"/>
        </w:rPr>
        <w:t>Proposal 4</w:t>
      </w:r>
      <w:r w:rsidRPr="00674B35">
        <w:rPr>
          <w:b w:val="0"/>
          <w:bCs/>
        </w:rPr>
        <w:t>:</w:t>
      </w:r>
      <w:r w:rsidR="006346CF">
        <w:t xml:space="preserve"> </w:t>
      </w:r>
      <w:r w:rsidRPr="00674B35">
        <w:rPr>
          <w:b w:val="0"/>
          <w:bCs/>
        </w:rPr>
        <w:t xml:space="preserve">Define </w:t>
      </w:r>
      <w:r w:rsidR="007E7052" w:rsidRPr="007E7052">
        <w:rPr>
          <w:b w:val="0"/>
          <w:bCs/>
        </w:rPr>
        <w:t xml:space="preserve">4-sample </w:t>
      </w:r>
      <w:r w:rsidR="006346CF" w:rsidRPr="00674B35">
        <w:rPr>
          <w:b w:val="0"/>
          <w:bCs/>
        </w:rPr>
        <w:t>RSTD absolute accuracy in FR2 for fading channel</w:t>
      </w:r>
      <w:r>
        <w:rPr>
          <w:b w:val="0"/>
          <w:bCs/>
        </w:rPr>
        <w:t xml:space="preserve"> as</w:t>
      </w:r>
      <w:r w:rsidR="007E7052">
        <w:rPr>
          <w:b w:val="0"/>
          <w:bCs/>
        </w:rPr>
        <w:t>:</w:t>
      </w:r>
    </w:p>
    <w:tbl>
      <w:tblPr>
        <w:tblW w:w="98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33"/>
        <w:gridCol w:w="1332"/>
        <w:gridCol w:w="2533"/>
        <w:gridCol w:w="1250"/>
        <w:gridCol w:w="3410"/>
      </w:tblGrid>
      <w:tr w:rsidR="00BA4937" w:rsidRPr="006346CF" w14:paraId="25A29E8A" w14:textId="77777777" w:rsidTr="006346CF">
        <w:tc>
          <w:tcPr>
            <w:tcW w:w="0" w:type="auto"/>
            <w:vAlign w:val="center"/>
          </w:tcPr>
          <w:p w14:paraId="312CAB9B" w14:textId="4320BCF4" w:rsidR="00BA4937" w:rsidRPr="006346CF" w:rsidRDefault="00BA4937" w:rsidP="008A74B0">
            <w:pPr>
              <w:jc w:val="center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3 PFLs (T</w:t>
            </w:r>
            <w:r w:rsidRPr="006346CF">
              <w:rPr>
                <w:b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</w:tcPr>
          <w:p w14:paraId="19C01AF3" w14:textId="59FDA52C" w:rsidR="00BA4937" w:rsidRPr="006346CF" w:rsidRDefault="00BA4937" w:rsidP="008A74B0">
            <w:pPr>
              <w:jc w:val="center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2 PFLs (T</w:t>
            </w:r>
            <w:r w:rsidRPr="006346CF">
              <w:rPr>
                <w:b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533" w:type="dxa"/>
            <w:vAlign w:val="center"/>
          </w:tcPr>
          <w:p w14:paraId="79D6943F" w14:textId="72B65C3A" w:rsidR="00BA4937" w:rsidRPr="006346CF" w:rsidRDefault="00BA4937" w:rsidP="008A74B0">
            <w:pPr>
              <w:jc w:val="center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SINR</w:t>
            </w:r>
          </w:p>
        </w:tc>
        <w:tc>
          <w:tcPr>
            <w:tcW w:w="0" w:type="auto"/>
            <w:vAlign w:val="center"/>
          </w:tcPr>
          <w:p w14:paraId="38022907" w14:textId="58FD15B4" w:rsidR="00BA4937" w:rsidRPr="006346CF" w:rsidRDefault="00BA4937" w:rsidP="008A74B0">
            <w:pPr>
              <w:jc w:val="center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SCS (kHz)</w:t>
            </w:r>
          </w:p>
        </w:tc>
        <w:tc>
          <w:tcPr>
            <w:tcW w:w="0" w:type="auto"/>
            <w:vAlign w:val="center"/>
          </w:tcPr>
          <w:p w14:paraId="45ECB9D9" w14:textId="0036852B" w:rsidR="00BA4937" w:rsidRPr="006346CF" w:rsidRDefault="00BA4937" w:rsidP="008A74B0">
            <w:pPr>
              <w:jc w:val="center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PRS bandwidth per PFL (PRBS)</w:t>
            </w:r>
          </w:p>
        </w:tc>
      </w:tr>
      <w:tr w:rsidR="00BA4937" w:rsidRPr="006346CF" w14:paraId="2CA88541" w14:textId="77777777" w:rsidTr="006346CF">
        <w:trPr>
          <w:trHeight w:val="215"/>
        </w:trPr>
        <w:tc>
          <w:tcPr>
            <w:tcW w:w="0" w:type="auto"/>
            <w:vAlign w:val="center"/>
            <w:hideMark/>
          </w:tcPr>
          <w:p w14:paraId="3D05CA45" w14:textId="42E0599D" w:rsidR="00BA4937" w:rsidRPr="00BA4937" w:rsidRDefault="00BA4937" w:rsidP="007301ED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14:paraId="222D857F" w14:textId="33DAAC49" w:rsidR="00BA4937" w:rsidRPr="00BA4937" w:rsidRDefault="00BA4937" w:rsidP="007301ED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2533" w:type="dxa"/>
            <w:vMerge w:val="restart"/>
            <w:vAlign w:val="center"/>
          </w:tcPr>
          <w:p w14:paraId="4767171A" w14:textId="77777777" w:rsidR="00BA4937" w:rsidRPr="00BA4937" w:rsidRDefault="00BA4937" w:rsidP="00BA4937">
            <w:pPr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 xml:space="preserve">(PRS </w:t>
            </w:r>
            <w:proofErr w:type="spellStart"/>
            <w:r w:rsidRPr="00BA4937">
              <w:rPr>
                <w:b/>
                <w:sz w:val="22"/>
                <w:szCs w:val="22"/>
              </w:rPr>
              <w:t>Ês</w:t>
            </w:r>
            <w:proofErr w:type="spellEnd"/>
            <w:r w:rsidRPr="00BA4937">
              <w:rPr>
                <w:b/>
                <w:sz w:val="22"/>
                <w:szCs w:val="22"/>
              </w:rPr>
              <w:t>/</w:t>
            </w:r>
            <w:proofErr w:type="spellStart"/>
            <w:proofErr w:type="gramStart"/>
            <w:r w:rsidRPr="00BA4937">
              <w:rPr>
                <w:b/>
                <w:sz w:val="22"/>
                <w:szCs w:val="22"/>
              </w:rPr>
              <w:t>Iot</w:t>
            </w:r>
            <w:proofErr w:type="spellEnd"/>
            <w:r w:rsidRPr="00BA4937">
              <w:rPr>
                <w:b/>
                <w:sz w:val="22"/>
                <w:szCs w:val="22"/>
              </w:rPr>
              <w:t>)</w:t>
            </w:r>
            <w:r w:rsidRPr="00BA4937">
              <w:rPr>
                <w:b/>
                <w:sz w:val="22"/>
                <w:szCs w:val="22"/>
                <w:vertAlign w:val="subscript"/>
              </w:rPr>
              <w:t>ref</w:t>
            </w:r>
            <w:proofErr w:type="gramEnd"/>
            <w:r w:rsidRPr="00BA4937">
              <w:rPr>
                <w:b/>
                <w:sz w:val="22"/>
                <w:szCs w:val="22"/>
                <w:vertAlign w:val="subscript"/>
              </w:rPr>
              <w:t xml:space="preserve"> </w:t>
            </w:r>
            <w:r w:rsidRPr="00BA4937">
              <w:rPr>
                <w:b/>
                <w:sz w:val="22"/>
                <w:szCs w:val="22"/>
              </w:rPr>
              <w:t>≥-6dB</w:t>
            </w:r>
          </w:p>
          <w:p w14:paraId="58EE229A" w14:textId="77777777" w:rsidR="00BA4937" w:rsidRPr="00BA4937" w:rsidRDefault="00BA4937" w:rsidP="00BA4937">
            <w:pPr>
              <w:rPr>
                <w:b/>
                <w:sz w:val="22"/>
                <w:szCs w:val="22"/>
              </w:rPr>
            </w:pPr>
          </w:p>
          <w:p w14:paraId="42B245D6" w14:textId="77777777" w:rsidR="00BA4937" w:rsidRPr="00BA4937" w:rsidRDefault="00BA4937" w:rsidP="00BA4937">
            <w:pPr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 xml:space="preserve"> (PRS </w:t>
            </w:r>
            <w:proofErr w:type="spellStart"/>
            <w:r w:rsidRPr="00BA4937">
              <w:rPr>
                <w:b/>
                <w:sz w:val="22"/>
                <w:szCs w:val="22"/>
              </w:rPr>
              <w:t>Ês</w:t>
            </w:r>
            <w:proofErr w:type="spellEnd"/>
            <w:r w:rsidRPr="00BA4937">
              <w:rPr>
                <w:b/>
                <w:sz w:val="22"/>
                <w:szCs w:val="22"/>
              </w:rPr>
              <w:t>/</w:t>
            </w:r>
            <w:proofErr w:type="spellStart"/>
            <w:proofErr w:type="gramStart"/>
            <w:r w:rsidRPr="00BA4937">
              <w:rPr>
                <w:b/>
                <w:sz w:val="22"/>
                <w:szCs w:val="22"/>
              </w:rPr>
              <w:t>Iot</w:t>
            </w:r>
            <w:proofErr w:type="spellEnd"/>
            <w:r w:rsidRPr="00BA4937">
              <w:rPr>
                <w:b/>
                <w:sz w:val="22"/>
                <w:szCs w:val="22"/>
              </w:rPr>
              <w:t>)</w:t>
            </w:r>
            <w:proofErr w:type="spellStart"/>
            <w:r w:rsidRPr="00BA4937">
              <w:rPr>
                <w:b/>
                <w:i/>
                <w:sz w:val="22"/>
                <w:szCs w:val="22"/>
                <w:vertAlign w:val="subscript"/>
              </w:rPr>
              <w:t>i</w:t>
            </w:r>
            <w:proofErr w:type="spellEnd"/>
            <w:proofErr w:type="gramEnd"/>
            <w:r w:rsidRPr="00BA4937">
              <w:rPr>
                <w:b/>
                <w:sz w:val="22"/>
                <w:szCs w:val="22"/>
              </w:rPr>
              <w:t xml:space="preserve"> ≥-13dB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C2DFF0E" w14:textId="77777777" w:rsidR="00BA4937" w:rsidRPr="00BA4937" w:rsidRDefault="00BA4937" w:rsidP="007301ED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14:paraId="1B9E8D89" w14:textId="77777777" w:rsidR="00BA4937" w:rsidRPr="00BA4937" w:rsidRDefault="00BA4937" w:rsidP="007301ED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≥ 64</w:t>
            </w:r>
          </w:p>
        </w:tc>
      </w:tr>
      <w:tr w:rsidR="00BA4937" w:rsidRPr="006346CF" w14:paraId="264D344A" w14:textId="77777777" w:rsidTr="006346CF">
        <w:tc>
          <w:tcPr>
            <w:tcW w:w="0" w:type="auto"/>
            <w:vAlign w:val="center"/>
            <w:hideMark/>
          </w:tcPr>
          <w:p w14:paraId="580CE933" w14:textId="67103499" w:rsidR="00BA4937" w:rsidRPr="00BA4937" w:rsidRDefault="00BA4937" w:rsidP="007301ED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14:paraId="025B3A86" w14:textId="73BEC7BE" w:rsidR="00BA4937" w:rsidRPr="00BA4937" w:rsidRDefault="00BA4937" w:rsidP="007301ED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2533" w:type="dxa"/>
            <w:vMerge/>
            <w:vAlign w:val="center"/>
          </w:tcPr>
          <w:p w14:paraId="00E0D6DD" w14:textId="77777777" w:rsidR="00BA4937" w:rsidRPr="00BA4937" w:rsidRDefault="00BA4937" w:rsidP="00BA493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4C9F87E5" w14:textId="77777777" w:rsidR="00BA4937" w:rsidRPr="00BA4937" w:rsidRDefault="00BA4937" w:rsidP="007301E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1F2D4217" w14:textId="77777777" w:rsidR="00BA4937" w:rsidRPr="00BA4937" w:rsidRDefault="00BA4937" w:rsidP="007301ED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≥ 132</w:t>
            </w:r>
          </w:p>
        </w:tc>
      </w:tr>
      <w:tr w:rsidR="00BA4937" w:rsidRPr="006346CF" w14:paraId="1A021E37" w14:textId="77777777" w:rsidTr="006346CF">
        <w:trPr>
          <w:trHeight w:val="180"/>
        </w:trPr>
        <w:tc>
          <w:tcPr>
            <w:tcW w:w="0" w:type="auto"/>
            <w:vAlign w:val="center"/>
            <w:hideMark/>
          </w:tcPr>
          <w:p w14:paraId="7ADBBCBE" w14:textId="7901AF05" w:rsidR="00BA4937" w:rsidRPr="00BA4937" w:rsidRDefault="00BA4937" w:rsidP="007301ED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14:paraId="5AE4B843" w14:textId="50A43B57" w:rsidR="00BA4937" w:rsidRPr="00BA4937" w:rsidRDefault="00BA4937" w:rsidP="007301ED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73</w:t>
            </w:r>
          </w:p>
        </w:tc>
        <w:tc>
          <w:tcPr>
            <w:tcW w:w="2533" w:type="dxa"/>
            <w:vMerge/>
            <w:vAlign w:val="center"/>
          </w:tcPr>
          <w:p w14:paraId="137DCA1E" w14:textId="77777777" w:rsidR="00BA4937" w:rsidRPr="00BA4937" w:rsidRDefault="00BA4937" w:rsidP="00BA493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5BBFAA54" w14:textId="77777777" w:rsidR="00BA4937" w:rsidRPr="00BA4937" w:rsidRDefault="00BA4937" w:rsidP="007301ED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0" w:type="auto"/>
            <w:vAlign w:val="center"/>
            <w:hideMark/>
          </w:tcPr>
          <w:p w14:paraId="62F632A7" w14:textId="77777777" w:rsidR="00BA4937" w:rsidRPr="00BA4937" w:rsidRDefault="00BA4937" w:rsidP="007301ED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≥ 64</w:t>
            </w:r>
          </w:p>
        </w:tc>
      </w:tr>
      <w:tr w:rsidR="00BA4937" w:rsidRPr="006346CF" w14:paraId="4CB18174" w14:textId="77777777" w:rsidTr="006346CF">
        <w:trPr>
          <w:trHeight w:val="240"/>
        </w:trPr>
        <w:tc>
          <w:tcPr>
            <w:tcW w:w="0" w:type="auto"/>
            <w:vAlign w:val="center"/>
            <w:hideMark/>
          </w:tcPr>
          <w:p w14:paraId="5E4DECE2" w14:textId="4785616E" w:rsidR="00BA4937" w:rsidRPr="00BA4937" w:rsidRDefault="00BA4937" w:rsidP="007301ED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14:paraId="6E859030" w14:textId="62F79738" w:rsidR="00BA4937" w:rsidRPr="00BA4937" w:rsidRDefault="00BA4937" w:rsidP="007301ED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2533" w:type="dxa"/>
            <w:vMerge/>
            <w:vAlign w:val="center"/>
          </w:tcPr>
          <w:p w14:paraId="14F96578" w14:textId="77777777" w:rsidR="00BA4937" w:rsidRPr="00BA4937" w:rsidRDefault="00BA4937" w:rsidP="00BA493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3EB672F4" w14:textId="77777777" w:rsidR="00BA4937" w:rsidRPr="00BA4937" w:rsidRDefault="00BA4937" w:rsidP="007301E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7864C39E" w14:textId="77777777" w:rsidR="00BA4937" w:rsidRPr="00BA4937" w:rsidRDefault="00BA4937" w:rsidP="007301ED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≥ 128</w:t>
            </w:r>
          </w:p>
        </w:tc>
      </w:tr>
    </w:tbl>
    <w:p w14:paraId="063935F1" w14:textId="77777777" w:rsidR="00BA4937" w:rsidRDefault="00BA4937" w:rsidP="00953910"/>
    <w:p w14:paraId="52C48B13" w14:textId="7C608C5F" w:rsidR="006346CF" w:rsidRDefault="002D73EB" w:rsidP="006346CF">
      <w:pPr>
        <w:pStyle w:val="Caption"/>
        <w:keepNext/>
      </w:pPr>
      <w:r w:rsidRPr="002D73EB">
        <w:rPr>
          <w:u w:val="single"/>
        </w:rPr>
        <w:t>Proposal 5:</w:t>
      </w:r>
      <w:r>
        <w:t xml:space="preserve"> </w:t>
      </w:r>
      <w:r w:rsidRPr="00AB5FDA">
        <w:rPr>
          <w:b w:val="0"/>
          <w:bCs/>
        </w:rPr>
        <w:t xml:space="preserve">Define </w:t>
      </w:r>
      <w:r w:rsidR="006346CF" w:rsidRPr="00AB5FDA">
        <w:rPr>
          <w:b w:val="0"/>
          <w:bCs/>
        </w:rPr>
        <w:t>RSTD absolute accuracy in FR1 for AWGN channel with reduced number of samples</w:t>
      </w:r>
      <w:r w:rsidRPr="00AB5FDA">
        <w:rPr>
          <w:b w:val="0"/>
          <w:bCs/>
        </w:rPr>
        <w:t xml:space="preserve">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1293"/>
        <w:gridCol w:w="2175"/>
        <w:gridCol w:w="1213"/>
        <w:gridCol w:w="3309"/>
      </w:tblGrid>
      <w:tr w:rsidR="006346CF" w14:paraId="22E97E64" w14:textId="77777777" w:rsidTr="00F7550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BDE3" w14:textId="7D233090" w:rsidR="006346CF" w:rsidRDefault="006346CF" w:rsidP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6346CF">
              <w:rPr>
                <w:b/>
                <w:sz w:val="22"/>
                <w:szCs w:val="22"/>
              </w:rPr>
              <w:t>3 PFLs (T</w:t>
            </w:r>
            <w:r w:rsidRPr="006346CF">
              <w:rPr>
                <w:b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B6789" w14:textId="4A0B0530" w:rsidR="006346CF" w:rsidRDefault="006346CF" w:rsidP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6346CF">
              <w:rPr>
                <w:b/>
                <w:sz w:val="22"/>
                <w:szCs w:val="22"/>
              </w:rPr>
              <w:t>2 PFLs (T</w:t>
            </w:r>
            <w:r w:rsidRPr="006346CF">
              <w:rPr>
                <w:b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06FC3D9" w14:textId="23D2EC77" w:rsidR="006346CF" w:rsidRDefault="006346CF" w:rsidP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6346CF">
              <w:rPr>
                <w:b/>
                <w:sz w:val="22"/>
                <w:szCs w:val="22"/>
              </w:rPr>
              <w:t>SINR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8FD79" w14:textId="6DC64587" w:rsidR="006346CF" w:rsidRDefault="006346CF" w:rsidP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6346CF">
              <w:rPr>
                <w:b/>
                <w:sz w:val="22"/>
                <w:szCs w:val="22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0FA28" w14:textId="6A664400" w:rsidR="006346CF" w:rsidRDefault="006346CF" w:rsidP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6346CF">
              <w:rPr>
                <w:b/>
                <w:sz w:val="22"/>
                <w:szCs w:val="22"/>
              </w:rPr>
              <w:t>PRS bandwidth per PFL (PRBS)</w:t>
            </w:r>
          </w:p>
        </w:tc>
      </w:tr>
      <w:tr w:rsidR="006346CF" w14:paraId="4E8F9D93" w14:textId="77777777" w:rsidTr="00F7550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534A" w14:textId="7D6884E1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1206" w14:textId="2DBEB1B6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406FB6" w14:textId="77777777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 xml:space="preserve">(PRS </w:t>
            </w:r>
            <w:proofErr w:type="spellStart"/>
            <w:r w:rsidRPr="006346CF">
              <w:rPr>
                <w:rFonts w:eastAsia="SimSun"/>
                <w:b/>
                <w:bCs/>
                <w:sz w:val="22"/>
                <w:szCs w:val="22"/>
              </w:rPr>
              <w:t>Ês</w:t>
            </w:r>
            <w:proofErr w:type="spellEnd"/>
            <w:r w:rsidRPr="006346CF">
              <w:rPr>
                <w:rFonts w:eastAsia="SimSun"/>
                <w:b/>
                <w:bCs/>
                <w:sz w:val="22"/>
                <w:szCs w:val="22"/>
              </w:rPr>
              <w:t>/</w:t>
            </w:r>
            <w:proofErr w:type="spellStart"/>
            <w:proofErr w:type="gramStart"/>
            <w:r w:rsidRPr="006346CF">
              <w:rPr>
                <w:rFonts w:eastAsia="SimSun"/>
                <w:b/>
                <w:bCs/>
                <w:sz w:val="22"/>
                <w:szCs w:val="22"/>
              </w:rPr>
              <w:t>Iot</w:t>
            </w:r>
            <w:proofErr w:type="spellEnd"/>
            <w:r w:rsidRPr="006346CF">
              <w:rPr>
                <w:rFonts w:eastAsia="SimSun"/>
                <w:b/>
                <w:bCs/>
                <w:sz w:val="22"/>
                <w:szCs w:val="22"/>
              </w:rPr>
              <w:t>)</w:t>
            </w:r>
            <w:r w:rsidRPr="006346CF">
              <w:rPr>
                <w:rFonts w:eastAsia="SimSun"/>
                <w:b/>
                <w:bCs/>
                <w:sz w:val="22"/>
                <w:szCs w:val="22"/>
                <w:vertAlign w:val="subscript"/>
              </w:rPr>
              <w:t>ref</w:t>
            </w:r>
            <w:proofErr w:type="gramEnd"/>
            <w:r w:rsidRPr="006346CF">
              <w:rPr>
                <w:rFonts w:eastAsia="SimSun"/>
                <w:b/>
                <w:bCs/>
                <w:sz w:val="22"/>
                <w:szCs w:val="22"/>
                <w:vertAlign w:val="subscript"/>
              </w:rPr>
              <w:t xml:space="preserve"> </w:t>
            </w:r>
            <w:r w:rsidRPr="006346CF">
              <w:rPr>
                <w:rFonts w:eastAsia="SimSun"/>
                <w:b/>
                <w:bCs/>
                <w:sz w:val="22"/>
                <w:szCs w:val="22"/>
              </w:rPr>
              <w:t>≥-3dB</w:t>
            </w:r>
          </w:p>
          <w:p w14:paraId="4D0A5270" w14:textId="77777777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</w:p>
          <w:p w14:paraId="20096ACE" w14:textId="77777777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 xml:space="preserve"> (PRS </w:t>
            </w:r>
            <w:proofErr w:type="spellStart"/>
            <w:r w:rsidRPr="006346CF">
              <w:rPr>
                <w:rFonts w:eastAsia="SimSun"/>
                <w:b/>
                <w:bCs/>
                <w:sz w:val="22"/>
                <w:szCs w:val="22"/>
              </w:rPr>
              <w:t>Ês</w:t>
            </w:r>
            <w:proofErr w:type="spellEnd"/>
            <w:r w:rsidRPr="006346CF">
              <w:rPr>
                <w:rFonts w:eastAsia="SimSun"/>
                <w:b/>
                <w:bCs/>
                <w:sz w:val="22"/>
                <w:szCs w:val="22"/>
              </w:rPr>
              <w:t>/</w:t>
            </w:r>
            <w:proofErr w:type="spellStart"/>
            <w:proofErr w:type="gramStart"/>
            <w:r w:rsidRPr="006346CF">
              <w:rPr>
                <w:rFonts w:eastAsia="SimSun"/>
                <w:b/>
                <w:bCs/>
                <w:sz w:val="22"/>
                <w:szCs w:val="22"/>
              </w:rPr>
              <w:t>Iot</w:t>
            </w:r>
            <w:proofErr w:type="spellEnd"/>
            <w:r w:rsidRPr="006346CF">
              <w:rPr>
                <w:rFonts w:eastAsia="SimSun"/>
                <w:b/>
                <w:bCs/>
                <w:sz w:val="22"/>
                <w:szCs w:val="22"/>
              </w:rPr>
              <w:t>)</w:t>
            </w:r>
            <w:proofErr w:type="spellStart"/>
            <w:r w:rsidRPr="006346CF">
              <w:rPr>
                <w:rFonts w:eastAsia="SimSun"/>
                <w:b/>
                <w:bCs/>
                <w:sz w:val="22"/>
                <w:szCs w:val="22"/>
                <w:vertAlign w:val="subscript"/>
              </w:rPr>
              <w:t>i</w:t>
            </w:r>
            <w:proofErr w:type="spellEnd"/>
            <w:proofErr w:type="gramEnd"/>
            <w:r w:rsidRPr="006346CF">
              <w:rPr>
                <w:rFonts w:eastAsia="SimSun"/>
                <w:b/>
                <w:bCs/>
                <w:sz w:val="22"/>
                <w:szCs w:val="22"/>
              </w:rPr>
              <w:t xml:space="preserve"> ≥-6dB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2BB1" w14:textId="77777777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EA63" w14:textId="77777777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≥ 104</w:t>
            </w:r>
          </w:p>
        </w:tc>
      </w:tr>
      <w:tr w:rsidR="006346CF" w14:paraId="4208D5C1" w14:textId="77777777" w:rsidTr="00E66E1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E06C" w14:textId="07B46445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8F22" w14:textId="2E7753AE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C320DF3" w14:textId="77777777" w:rsidR="006346CF" w:rsidRPr="006346CF" w:rsidRDefault="006346CF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074E1433" w14:textId="77777777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 xml:space="preserve">30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91BD" w14:textId="77777777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≥ 132</w:t>
            </w:r>
          </w:p>
        </w:tc>
      </w:tr>
      <w:tr w:rsidR="006346CF" w14:paraId="44DABE06" w14:textId="77777777" w:rsidTr="00E66E1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1BA3" w14:textId="32D1FEEC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23D6" w14:textId="3D2D6CDD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9DDD0F7" w14:textId="77777777" w:rsidR="006346CF" w:rsidRPr="006346CF" w:rsidRDefault="006346CF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64FC0" w14:textId="77777777" w:rsidR="006346CF" w:rsidRPr="006346CF" w:rsidRDefault="006346CF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3F2F" w14:textId="77777777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272</w:t>
            </w:r>
          </w:p>
        </w:tc>
      </w:tr>
      <w:tr w:rsidR="006346CF" w14:paraId="057D99B6" w14:textId="77777777" w:rsidTr="008652CF">
        <w:trPr>
          <w:trHeight w:val="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BEC1" w14:textId="12B63EEB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AC08" w14:textId="74986EAC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5269868" w14:textId="77777777" w:rsidR="006346CF" w:rsidRPr="006346CF" w:rsidRDefault="006346CF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4B19E07" w14:textId="77777777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60FD" w14:textId="77777777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≥ 64</w:t>
            </w:r>
          </w:p>
        </w:tc>
      </w:tr>
      <w:tr w:rsidR="006346CF" w14:paraId="7007714C" w14:textId="77777777" w:rsidTr="008652CF">
        <w:trPr>
          <w:trHeight w:val="5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E9FC0" w14:textId="16DAAA42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7147" w14:textId="5DC25D7F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D732E" w14:textId="77777777" w:rsidR="006346CF" w:rsidRPr="006346CF" w:rsidRDefault="006346CF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88302" w14:textId="77777777" w:rsidR="006346CF" w:rsidRPr="006346CF" w:rsidRDefault="006346CF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884A" w14:textId="77777777" w:rsidR="006346CF" w:rsidRPr="006346CF" w:rsidRDefault="006346C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132</w:t>
            </w:r>
          </w:p>
        </w:tc>
      </w:tr>
    </w:tbl>
    <w:p w14:paraId="73175366" w14:textId="77777777" w:rsidR="006346CF" w:rsidRDefault="006346CF" w:rsidP="00953910"/>
    <w:p w14:paraId="5F7B2F2C" w14:textId="24808165" w:rsidR="00260226" w:rsidRDefault="0036429A" w:rsidP="00260226">
      <w:pPr>
        <w:pStyle w:val="Caption"/>
        <w:keepNext/>
      </w:pPr>
      <w:r w:rsidRPr="0036429A">
        <w:rPr>
          <w:u w:val="single"/>
        </w:rPr>
        <w:lastRenderedPageBreak/>
        <w:t>Proposal 6</w:t>
      </w:r>
      <w:r>
        <w:t xml:space="preserve">: </w:t>
      </w:r>
      <w:r w:rsidRPr="007951F5">
        <w:rPr>
          <w:b w:val="0"/>
          <w:bCs/>
        </w:rPr>
        <w:t>Define</w:t>
      </w:r>
      <w:r w:rsidR="00260226" w:rsidRPr="007951F5">
        <w:rPr>
          <w:b w:val="0"/>
          <w:bCs/>
        </w:rPr>
        <w:t xml:space="preserve"> RSTD absolute accuracy in FR2 for AWGN channel with reduced number of samples</w:t>
      </w:r>
      <w:r w:rsidR="009331E7" w:rsidRPr="007951F5">
        <w:rPr>
          <w:b w:val="0"/>
          <w:bCs/>
        </w:rPr>
        <w:t xml:space="preserve"> as: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93"/>
        <w:gridCol w:w="1293"/>
        <w:gridCol w:w="2175"/>
        <w:gridCol w:w="1213"/>
        <w:gridCol w:w="3309"/>
      </w:tblGrid>
      <w:tr w:rsidR="006346CF" w:rsidRPr="006346CF" w14:paraId="2A9C06AC" w14:textId="77777777" w:rsidTr="006346CF">
        <w:trPr>
          <w:jc w:val="center"/>
        </w:trPr>
        <w:tc>
          <w:tcPr>
            <w:tcW w:w="0" w:type="auto"/>
            <w:vAlign w:val="center"/>
          </w:tcPr>
          <w:p w14:paraId="2AB729F1" w14:textId="7B7E5805" w:rsidR="006346CF" w:rsidRPr="006346CF" w:rsidRDefault="006346CF" w:rsidP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3 PFLs (T</w:t>
            </w:r>
            <w:r w:rsidRPr="006346CF">
              <w:rPr>
                <w:b/>
                <w:bCs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</w:tcPr>
          <w:p w14:paraId="4FD0DE7D" w14:textId="3903BEB0" w:rsidR="006346CF" w:rsidRPr="006346CF" w:rsidRDefault="006346CF" w:rsidP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2 PFLs (T</w:t>
            </w:r>
            <w:r w:rsidRPr="006346CF">
              <w:rPr>
                <w:b/>
                <w:bCs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</w:tcPr>
          <w:p w14:paraId="1AF43662" w14:textId="5FB73DFA" w:rsidR="006346CF" w:rsidRPr="006346CF" w:rsidRDefault="006346CF" w:rsidP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SINR</w:t>
            </w:r>
          </w:p>
        </w:tc>
        <w:tc>
          <w:tcPr>
            <w:tcW w:w="0" w:type="auto"/>
            <w:vAlign w:val="center"/>
          </w:tcPr>
          <w:p w14:paraId="25D70054" w14:textId="74963FAB" w:rsidR="006346CF" w:rsidRPr="006346CF" w:rsidRDefault="00B91920" w:rsidP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SCS (kHz)</w:t>
            </w:r>
          </w:p>
        </w:tc>
        <w:tc>
          <w:tcPr>
            <w:tcW w:w="0" w:type="auto"/>
            <w:vAlign w:val="center"/>
          </w:tcPr>
          <w:p w14:paraId="44346F3B" w14:textId="68AA9DBE" w:rsidR="006346CF" w:rsidRPr="006346CF" w:rsidRDefault="006346CF" w:rsidP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PRS bandwidth per PFL (PRBS)</w:t>
            </w:r>
          </w:p>
        </w:tc>
      </w:tr>
      <w:tr w:rsidR="006346CF" w:rsidRPr="006346CF" w14:paraId="7020F859" w14:textId="77777777" w:rsidTr="006346CF">
        <w:trPr>
          <w:jc w:val="center"/>
        </w:trPr>
        <w:tc>
          <w:tcPr>
            <w:tcW w:w="0" w:type="auto"/>
            <w:vAlign w:val="center"/>
            <w:hideMark/>
          </w:tcPr>
          <w:p w14:paraId="57769307" w14:textId="5B55785D" w:rsidR="006346CF" w:rsidRPr="006346CF" w:rsidRDefault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7AF361D6" w14:textId="78F77661" w:rsidR="006346CF" w:rsidRPr="006346CF" w:rsidRDefault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0" w:type="auto"/>
            <w:vMerge w:val="restart"/>
            <w:vAlign w:val="center"/>
          </w:tcPr>
          <w:p w14:paraId="65FD36F7" w14:textId="77777777" w:rsidR="006346CF" w:rsidRPr="006346CF" w:rsidRDefault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 xml:space="preserve">(PRS </w:t>
            </w:r>
            <w:proofErr w:type="spellStart"/>
            <w:r w:rsidRPr="006346CF">
              <w:rPr>
                <w:b/>
                <w:bCs/>
                <w:sz w:val="22"/>
                <w:szCs w:val="22"/>
              </w:rPr>
              <w:t>Ês</w:t>
            </w:r>
            <w:proofErr w:type="spellEnd"/>
            <w:r w:rsidRPr="006346CF">
              <w:rPr>
                <w:b/>
                <w:bCs/>
                <w:sz w:val="22"/>
                <w:szCs w:val="22"/>
              </w:rPr>
              <w:t>/</w:t>
            </w:r>
            <w:proofErr w:type="spellStart"/>
            <w:proofErr w:type="gramStart"/>
            <w:r w:rsidRPr="006346CF">
              <w:rPr>
                <w:b/>
                <w:bCs/>
                <w:sz w:val="22"/>
                <w:szCs w:val="22"/>
              </w:rPr>
              <w:t>Iot</w:t>
            </w:r>
            <w:proofErr w:type="spellEnd"/>
            <w:r w:rsidRPr="006346CF">
              <w:rPr>
                <w:b/>
                <w:bCs/>
                <w:sz w:val="22"/>
                <w:szCs w:val="22"/>
              </w:rPr>
              <w:t>)</w:t>
            </w:r>
            <w:r w:rsidRPr="006346CF">
              <w:rPr>
                <w:b/>
                <w:bCs/>
                <w:sz w:val="22"/>
                <w:szCs w:val="22"/>
                <w:vertAlign w:val="subscript"/>
              </w:rPr>
              <w:t>ref</w:t>
            </w:r>
            <w:proofErr w:type="gramEnd"/>
            <w:r w:rsidRPr="006346CF">
              <w:rPr>
                <w:b/>
                <w:bCs/>
                <w:sz w:val="22"/>
                <w:szCs w:val="22"/>
                <w:vertAlign w:val="subscript"/>
              </w:rPr>
              <w:t xml:space="preserve"> </w:t>
            </w:r>
            <w:r w:rsidRPr="006346CF">
              <w:rPr>
                <w:b/>
                <w:bCs/>
                <w:sz w:val="22"/>
                <w:szCs w:val="22"/>
              </w:rPr>
              <w:t>≥-3dB</w:t>
            </w:r>
          </w:p>
          <w:p w14:paraId="358CB5BE" w14:textId="77777777" w:rsidR="006346CF" w:rsidRPr="00636EDB" w:rsidRDefault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6EDB">
              <w:rPr>
                <w:b/>
                <w:bCs/>
                <w:sz w:val="22"/>
                <w:szCs w:val="22"/>
              </w:rPr>
              <w:t xml:space="preserve"> (PRS </w:t>
            </w:r>
            <w:proofErr w:type="spellStart"/>
            <w:r w:rsidRPr="00636EDB">
              <w:rPr>
                <w:b/>
                <w:bCs/>
                <w:sz w:val="22"/>
                <w:szCs w:val="22"/>
              </w:rPr>
              <w:t>Ês</w:t>
            </w:r>
            <w:proofErr w:type="spellEnd"/>
            <w:r w:rsidRPr="00636EDB">
              <w:rPr>
                <w:b/>
                <w:bCs/>
                <w:sz w:val="22"/>
                <w:szCs w:val="22"/>
              </w:rPr>
              <w:t>/</w:t>
            </w:r>
            <w:proofErr w:type="spellStart"/>
            <w:proofErr w:type="gramStart"/>
            <w:r w:rsidRPr="00636EDB">
              <w:rPr>
                <w:b/>
                <w:bCs/>
                <w:sz w:val="22"/>
                <w:szCs w:val="22"/>
              </w:rPr>
              <w:t>Iot</w:t>
            </w:r>
            <w:proofErr w:type="spellEnd"/>
            <w:r w:rsidRPr="00636EDB">
              <w:rPr>
                <w:b/>
                <w:bCs/>
                <w:sz w:val="22"/>
                <w:szCs w:val="22"/>
              </w:rPr>
              <w:t>)</w:t>
            </w:r>
            <w:proofErr w:type="spellStart"/>
            <w:r w:rsidRPr="00636EDB">
              <w:rPr>
                <w:b/>
                <w:bCs/>
                <w:sz w:val="22"/>
                <w:szCs w:val="22"/>
                <w:vertAlign w:val="subscript"/>
              </w:rPr>
              <w:t>i</w:t>
            </w:r>
            <w:proofErr w:type="spellEnd"/>
            <w:proofErr w:type="gramEnd"/>
            <w:r w:rsidRPr="00636EDB">
              <w:rPr>
                <w:b/>
                <w:bCs/>
                <w:sz w:val="22"/>
                <w:szCs w:val="22"/>
              </w:rPr>
              <w:t xml:space="preserve"> ≥-6dB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224FF54" w14:textId="77777777" w:rsidR="006346CF" w:rsidRPr="006346CF" w:rsidRDefault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14:paraId="10643A65" w14:textId="77777777" w:rsidR="006346CF" w:rsidRPr="006346CF" w:rsidRDefault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≥ 64</w:t>
            </w:r>
          </w:p>
        </w:tc>
      </w:tr>
      <w:tr w:rsidR="006346CF" w:rsidRPr="006346CF" w14:paraId="1785C5CF" w14:textId="77777777" w:rsidTr="006346CF">
        <w:trPr>
          <w:jc w:val="center"/>
        </w:trPr>
        <w:tc>
          <w:tcPr>
            <w:tcW w:w="0" w:type="auto"/>
            <w:vAlign w:val="center"/>
            <w:hideMark/>
          </w:tcPr>
          <w:p w14:paraId="3BE46F5C" w14:textId="48855070" w:rsidR="006346CF" w:rsidRPr="006346CF" w:rsidRDefault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590EE05" w14:textId="3D6BB36D" w:rsidR="006346CF" w:rsidRPr="006346CF" w:rsidRDefault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vMerge/>
            <w:vAlign w:val="center"/>
          </w:tcPr>
          <w:p w14:paraId="6408083C" w14:textId="77777777" w:rsidR="006346CF" w:rsidRPr="006346CF" w:rsidRDefault="006346CF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2330DE82" w14:textId="77777777" w:rsidR="006346CF" w:rsidRPr="006346CF" w:rsidRDefault="006346CF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24D4EC9B" w14:textId="77777777" w:rsidR="006346CF" w:rsidRPr="006346CF" w:rsidRDefault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≥ 132</w:t>
            </w:r>
          </w:p>
        </w:tc>
      </w:tr>
      <w:tr w:rsidR="006346CF" w:rsidRPr="006346CF" w14:paraId="0202A314" w14:textId="77777777" w:rsidTr="006346CF">
        <w:trPr>
          <w:trHeight w:val="180"/>
          <w:jc w:val="center"/>
        </w:trPr>
        <w:tc>
          <w:tcPr>
            <w:tcW w:w="0" w:type="auto"/>
            <w:vAlign w:val="center"/>
            <w:hideMark/>
          </w:tcPr>
          <w:p w14:paraId="02026554" w14:textId="67CF3529" w:rsidR="006346CF" w:rsidRPr="006346CF" w:rsidRDefault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0F5F3CD" w14:textId="13375A90" w:rsidR="006346CF" w:rsidRPr="006346CF" w:rsidRDefault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vMerge/>
            <w:vAlign w:val="center"/>
          </w:tcPr>
          <w:p w14:paraId="6696C05C" w14:textId="77777777" w:rsidR="006346CF" w:rsidRPr="006346CF" w:rsidRDefault="006346CF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405E85CE" w14:textId="77777777" w:rsidR="006346CF" w:rsidRPr="006346CF" w:rsidRDefault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120</w:t>
            </w:r>
          </w:p>
        </w:tc>
        <w:tc>
          <w:tcPr>
            <w:tcW w:w="0" w:type="auto"/>
            <w:vAlign w:val="center"/>
            <w:hideMark/>
          </w:tcPr>
          <w:p w14:paraId="053FF765" w14:textId="77777777" w:rsidR="006346CF" w:rsidRPr="006346CF" w:rsidRDefault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≥ 64</w:t>
            </w:r>
          </w:p>
        </w:tc>
      </w:tr>
      <w:tr w:rsidR="006346CF" w:rsidRPr="006346CF" w14:paraId="0040B89D" w14:textId="77777777" w:rsidTr="006346CF">
        <w:trPr>
          <w:trHeight w:val="257"/>
          <w:jc w:val="center"/>
        </w:trPr>
        <w:tc>
          <w:tcPr>
            <w:tcW w:w="0" w:type="auto"/>
            <w:vAlign w:val="center"/>
            <w:hideMark/>
          </w:tcPr>
          <w:p w14:paraId="3A36F162" w14:textId="4D99F2AB" w:rsidR="006346CF" w:rsidRPr="006346CF" w:rsidRDefault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8D72281" w14:textId="25FF7858" w:rsidR="006346CF" w:rsidRPr="006346CF" w:rsidRDefault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14:paraId="2053A0E8" w14:textId="77777777" w:rsidR="006346CF" w:rsidRPr="006346CF" w:rsidRDefault="006346CF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4350A94A" w14:textId="77777777" w:rsidR="006346CF" w:rsidRPr="006346CF" w:rsidRDefault="006346CF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087B60E4" w14:textId="77777777" w:rsidR="006346CF" w:rsidRPr="006346CF" w:rsidRDefault="006346CF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≥ 128</w:t>
            </w:r>
          </w:p>
        </w:tc>
      </w:tr>
    </w:tbl>
    <w:p w14:paraId="662E98F4" w14:textId="77777777" w:rsidR="00BA4937" w:rsidRPr="00953910" w:rsidRDefault="00BA4937" w:rsidP="00953910"/>
    <w:p w14:paraId="38496FCF" w14:textId="68E66B97" w:rsidR="00953910" w:rsidRDefault="00953910" w:rsidP="00953910">
      <w:pPr>
        <w:pStyle w:val="Heading1"/>
        <w:rPr>
          <w:lang w:val="en-US"/>
        </w:rPr>
      </w:pPr>
      <w:r>
        <w:rPr>
          <w:lang w:val="en-US"/>
        </w:rPr>
        <w:t>UE Rx-Tx accuracy requirement</w:t>
      </w:r>
    </w:p>
    <w:p w14:paraId="023075B2" w14:textId="127E4C88" w:rsidR="00B91920" w:rsidRDefault="00B73F05" w:rsidP="00B91920">
      <w:r>
        <w:t xml:space="preserve">Summary of simulation results submitted by volunteering companies for </w:t>
      </w:r>
      <w:r>
        <w:t>UE Rx-Tx measurement</w:t>
      </w:r>
      <w:r>
        <w:t xml:space="preserve"> accuracy requirements are summarized in our companion paper </w:t>
      </w:r>
      <w:r w:rsidRPr="005263A8">
        <w:t>R4-2416328</w:t>
      </w:r>
      <w:r>
        <w:t xml:space="preserve">. Based on the simulation summary, we propose to define accuracy requirement for </w:t>
      </w:r>
      <w:r>
        <w:t>UE Rx-Tx</w:t>
      </w:r>
      <w:r>
        <w:t xml:space="preserve"> measurements performed by UE by aggregating PRS resources from multiple PFLs as follows.</w:t>
      </w:r>
    </w:p>
    <w:p w14:paraId="47B8E1E3" w14:textId="6E8B0DC3" w:rsidR="00B91920" w:rsidRDefault="00960D98" w:rsidP="00B91920">
      <w:pPr>
        <w:pStyle w:val="Caption"/>
        <w:keepNext/>
      </w:pPr>
      <w:r w:rsidRPr="00960D98">
        <w:rPr>
          <w:u w:val="single"/>
        </w:rPr>
        <w:t>Proposal 7</w:t>
      </w:r>
      <w:r>
        <w:t>:</w:t>
      </w:r>
      <w:r w:rsidR="00B91920">
        <w:t xml:space="preserve"> </w:t>
      </w:r>
      <w:r w:rsidRPr="00960D98">
        <w:rPr>
          <w:b w:val="0"/>
          <w:bCs/>
        </w:rPr>
        <w:t xml:space="preserve">Define 4-sample </w:t>
      </w:r>
      <w:r w:rsidR="00B91920" w:rsidRPr="00960D98">
        <w:rPr>
          <w:b w:val="0"/>
          <w:bCs/>
        </w:rPr>
        <w:t>UE Rx-Tx time difference measurement accuracy in FR1 in AWGN</w:t>
      </w:r>
      <w:r w:rsidRPr="00960D98">
        <w:rPr>
          <w:b w:val="0"/>
          <w:bCs/>
        </w:rPr>
        <w:t xml:space="preserve"> as:</w:t>
      </w:r>
    </w:p>
    <w:tbl>
      <w:tblPr>
        <w:tblW w:w="9406" w:type="dxa"/>
        <w:jc w:val="center"/>
        <w:tblLook w:val="04A0" w:firstRow="1" w:lastRow="0" w:firstColumn="1" w:lastColumn="0" w:noHBand="0" w:noVBand="1"/>
      </w:tblPr>
      <w:tblGrid>
        <w:gridCol w:w="2148"/>
        <w:gridCol w:w="2149"/>
        <w:gridCol w:w="1498"/>
        <w:gridCol w:w="2366"/>
        <w:gridCol w:w="1245"/>
      </w:tblGrid>
      <w:tr w:rsidR="00B91920" w:rsidRPr="004A26F8" w14:paraId="7DFC59CD" w14:textId="77777777" w:rsidTr="00B91920">
        <w:trPr>
          <w:trHeight w:val="393"/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FAD051A" w14:textId="279D6CA9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3 PFLs (T</w:t>
            </w:r>
            <w:r w:rsidRPr="004A26F8">
              <w:rPr>
                <w:b/>
                <w:bCs/>
                <w:sz w:val="20"/>
                <w:szCs w:val="20"/>
                <w:vertAlign w:val="subscript"/>
              </w:rPr>
              <w:t>c</w:t>
            </w:r>
            <w:r w:rsidRPr="004A26F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BA9B825" w14:textId="5D5E4498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2 PFLs (T</w:t>
            </w:r>
            <w:r w:rsidRPr="004A26F8">
              <w:rPr>
                <w:b/>
                <w:bCs/>
                <w:sz w:val="20"/>
                <w:szCs w:val="20"/>
                <w:vertAlign w:val="subscript"/>
              </w:rPr>
              <w:t>c</w:t>
            </w:r>
            <w:r w:rsidRPr="004A26F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98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190A4D78" w14:textId="047A53B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SINR</w:t>
            </w:r>
          </w:p>
        </w:tc>
        <w:tc>
          <w:tcPr>
            <w:tcW w:w="2366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B4AA8E5" w14:textId="583B3BE0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PRS bandwidth per PFL (PRBS)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A3E2ACA" w14:textId="43157370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SCS (kHz)</w:t>
            </w:r>
          </w:p>
        </w:tc>
      </w:tr>
      <w:tr w:rsidR="00B91920" w:rsidRPr="004A26F8" w14:paraId="4C234EB9" w14:textId="77777777" w:rsidTr="00B91920">
        <w:trPr>
          <w:trHeight w:val="393"/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094E25F0" w14:textId="4FBC1616" w:rsidR="00B91920" w:rsidRPr="004A26F8" w:rsidRDefault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10+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121EF7" w14:textId="0A36CFBE" w:rsidR="00B91920" w:rsidRPr="004A26F8" w:rsidRDefault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12+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503A94BD" w14:textId="3F766638" w:rsidR="00B91920" w:rsidRPr="004A26F8" w:rsidRDefault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-3</w:t>
            </w:r>
            <w:r w:rsidR="004A26F8" w:rsidRPr="004A26F8">
              <w:rPr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2366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7268FA89" w14:textId="77777777" w:rsidR="00B91920" w:rsidRPr="004A26F8" w:rsidRDefault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≥104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40605ED8" w14:textId="77777777" w:rsidR="00B91920" w:rsidRPr="004A26F8" w:rsidRDefault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B91920" w:rsidRPr="004A26F8" w14:paraId="1A9009EF" w14:textId="77777777" w:rsidTr="00B91920">
        <w:trPr>
          <w:trHeight w:val="257"/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44ACB77" w14:textId="1DA38352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 xml:space="preserve">± 3+ 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6C8E4A" w14:textId="021107D5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6+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39B8299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2FEE1FFE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245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D4E2937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B91920" w:rsidRPr="004A26F8" w14:paraId="1E1D5439" w14:textId="77777777" w:rsidTr="00B91920">
        <w:trPr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13448EB" w14:textId="1813AED1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 xml:space="preserve">± 2+ 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DE4ABD" w14:textId="038BD1CF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53E6401A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433600A2" w14:textId="27BA0AF8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272</w:t>
            </w:r>
          </w:p>
        </w:tc>
        <w:tc>
          <w:tcPr>
            <w:tcW w:w="1245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09C322DE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</w:tr>
      <w:tr w:rsidR="00B91920" w:rsidRPr="004A26F8" w14:paraId="104F11B3" w14:textId="77777777" w:rsidTr="00B91920">
        <w:trPr>
          <w:trHeight w:val="236"/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634E3AC" w14:textId="4179955A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 xml:space="preserve">± 3+ 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F3CF1" w14:textId="35157B9D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6+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61A19BE7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0FE6C928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245" w:type="dxa"/>
            <w:vMerge w:val="restar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BFCE03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B91920" w:rsidRPr="004A26F8" w14:paraId="6962DF96" w14:textId="77777777" w:rsidTr="00B91920">
        <w:trPr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327E90C" w14:textId="28A8C035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2+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D2457A2" w14:textId="4A0A68DF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642DFBC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6E8DE8C4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≥ 132</w:t>
            </w:r>
          </w:p>
        </w:tc>
        <w:tc>
          <w:tcPr>
            <w:tcW w:w="1245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55278D41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</w:tr>
      <w:tr w:rsidR="00B91920" w:rsidRPr="004A26F8" w14:paraId="1A7E22A6" w14:textId="77777777" w:rsidTr="00B91920">
        <w:trPr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12869B1" w14:textId="453DF3E1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13+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66B69DD" w14:textId="4D2565D9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14+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71C936D2" w14:textId="6F54E37A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-13</w:t>
            </w:r>
            <w:r w:rsidR="004A26F8" w:rsidRPr="004A26F8">
              <w:rPr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23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4F4919F0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≥104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274EB92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B91920" w:rsidRPr="004A26F8" w14:paraId="358B314A" w14:textId="77777777" w:rsidTr="001B7EB5">
        <w:trPr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403EF47" w14:textId="41B0B211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4+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5FF60BE" w14:textId="0EC9B14D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8+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412F2CB8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49D36490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245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4DC5BA5C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B91920" w:rsidRPr="004A26F8" w14:paraId="1634E39B" w14:textId="77777777" w:rsidTr="001B7EB5">
        <w:trPr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7EEC3DE" w14:textId="1E007B1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DDCE946" w14:textId="077D959A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4+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EEE0329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0BFC28D8" w14:textId="2CB6A921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272</w:t>
            </w:r>
          </w:p>
        </w:tc>
        <w:tc>
          <w:tcPr>
            <w:tcW w:w="12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9DFD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</w:tr>
      <w:tr w:rsidR="00B91920" w:rsidRPr="004A26F8" w14:paraId="40CFF61B" w14:textId="77777777" w:rsidTr="00EF2757">
        <w:trPr>
          <w:trHeight w:val="82"/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C6BFB" w14:textId="09A60FE5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4+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5973847" w14:textId="52113AC2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9+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3556C932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D714EFD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≥ 64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EF03938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B91920" w:rsidRPr="004A26F8" w14:paraId="014C3DDD" w14:textId="77777777" w:rsidTr="001C78AC">
        <w:trPr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213EB5" w14:textId="2318540B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76F5183" w14:textId="43CE186B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4+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496EB6D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14:paraId="1CD29076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≥ 132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CCDE" w14:textId="77777777" w:rsidR="00B91920" w:rsidRPr="004A26F8" w:rsidRDefault="00B91920" w:rsidP="00B919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</w:tr>
    </w:tbl>
    <w:p w14:paraId="1AB3AC41" w14:textId="77777777" w:rsidR="00B91920" w:rsidRDefault="00B91920" w:rsidP="00B91920"/>
    <w:p w14:paraId="71543FCE" w14:textId="09588C12" w:rsidR="00EF2757" w:rsidRDefault="004B6429" w:rsidP="00EF2757">
      <w:pPr>
        <w:pStyle w:val="Caption"/>
        <w:keepNext/>
      </w:pPr>
      <w:r w:rsidRPr="004B6429">
        <w:rPr>
          <w:u w:val="single"/>
        </w:rPr>
        <w:t>Proposal 8</w:t>
      </w:r>
      <w:r>
        <w:t xml:space="preserve">: </w:t>
      </w:r>
      <w:r w:rsidRPr="00BC09F3">
        <w:rPr>
          <w:b w:val="0"/>
          <w:bCs/>
        </w:rPr>
        <w:t>Define</w:t>
      </w:r>
      <w:r w:rsidR="00EF2757" w:rsidRPr="00BC09F3">
        <w:rPr>
          <w:b w:val="0"/>
          <w:bCs/>
        </w:rPr>
        <w:t xml:space="preserve"> UE Rx-Tx time difference measurement accuracy in FR1 in AWGN with reduced number of samples</w:t>
      </w:r>
      <w:r w:rsidR="00BC09F3">
        <w:rPr>
          <w:b w:val="0"/>
          <w:bCs/>
        </w:rPr>
        <w:t xml:space="preserve"> as:</w:t>
      </w:r>
    </w:p>
    <w:tbl>
      <w:tblPr>
        <w:tblStyle w:val="TableGrid"/>
        <w:tblW w:w="9742" w:type="dxa"/>
        <w:tblLook w:val="04A0" w:firstRow="1" w:lastRow="0" w:firstColumn="1" w:lastColumn="0" w:noHBand="0" w:noVBand="1"/>
      </w:tblPr>
      <w:tblGrid>
        <w:gridCol w:w="1670"/>
        <w:gridCol w:w="1670"/>
        <w:gridCol w:w="1627"/>
        <w:gridCol w:w="3185"/>
        <w:gridCol w:w="1590"/>
      </w:tblGrid>
      <w:tr w:rsidR="004A26F8" w:rsidRPr="004A26F8" w14:paraId="422BFEF3" w14:textId="77777777" w:rsidTr="004A26F8">
        <w:tc>
          <w:tcPr>
            <w:tcW w:w="1670" w:type="dxa"/>
            <w:vAlign w:val="center"/>
          </w:tcPr>
          <w:p w14:paraId="2C4D78C6" w14:textId="6D1E6B8D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3 PFLs (T</w:t>
            </w:r>
            <w:r w:rsidRPr="004A26F8">
              <w:rPr>
                <w:rFonts w:ascii="Times New Roman" w:hAnsi="Times New Roman"/>
                <w:b/>
                <w:bCs/>
                <w:sz w:val="20"/>
                <w:szCs w:val="20"/>
                <w:vertAlign w:val="subscript"/>
                <w:lang w:val="en-US"/>
              </w:rPr>
              <w:t>c</w:t>
            </w:r>
            <w:r w:rsidRPr="004A26F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70" w:type="dxa"/>
            <w:vAlign w:val="center"/>
          </w:tcPr>
          <w:p w14:paraId="331F08F1" w14:textId="4310F257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2 PFLs (T</w:t>
            </w:r>
            <w:r w:rsidRPr="004A26F8">
              <w:rPr>
                <w:rFonts w:ascii="Times New Roman" w:hAnsi="Times New Roman"/>
                <w:b/>
                <w:bCs/>
                <w:sz w:val="20"/>
                <w:szCs w:val="20"/>
                <w:vertAlign w:val="subscript"/>
                <w:lang w:val="en-US"/>
              </w:rPr>
              <w:t>c</w:t>
            </w:r>
            <w:r w:rsidRPr="004A26F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27" w:type="dxa"/>
            <w:vAlign w:val="center"/>
          </w:tcPr>
          <w:p w14:paraId="48A6C431" w14:textId="7C2DBFA8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SINR</w:t>
            </w:r>
          </w:p>
        </w:tc>
        <w:tc>
          <w:tcPr>
            <w:tcW w:w="3185" w:type="dxa"/>
            <w:vAlign w:val="center"/>
          </w:tcPr>
          <w:p w14:paraId="40C15FF2" w14:textId="021E77E3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PRS bandwidth per PFL (PRBS)</w:t>
            </w:r>
          </w:p>
        </w:tc>
        <w:tc>
          <w:tcPr>
            <w:tcW w:w="1590" w:type="dxa"/>
            <w:vAlign w:val="center"/>
          </w:tcPr>
          <w:p w14:paraId="558AA014" w14:textId="65E9E97F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SCS (kHz)</w:t>
            </w:r>
          </w:p>
        </w:tc>
      </w:tr>
      <w:tr w:rsidR="004A26F8" w:rsidRPr="004A26F8" w14:paraId="66612E37" w14:textId="77777777" w:rsidTr="004A26F8">
        <w:tc>
          <w:tcPr>
            <w:tcW w:w="1670" w:type="dxa"/>
          </w:tcPr>
          <w:p w14:paraId="6FFCB2EB" w14:textId="1D4AC6E9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±9+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70" w:type="dxa"/>
          </w:tcPr>
          <w:p w14:paraId="4C68E71E" w14:textId="753EF5F4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±11+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27" w:type="dxa"/>
            <w:vMerge w:val="restart"/>
          </w:tcPr>
          <w:p w14:paraId="6F774C94" w14:textId="0BDE6FB1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0dB</w:t>
            </w:r>
          </w:p>
        </w:tc>
        <w:tc>
          <w:tcPr>
            <w:tcW w:w="3185" w:type="dxa"/>
            <w:vAlign w:val="center"/>
          </w:tcPr>
          <w:p w14:paraId="799C185E" w14:textId="57C1A8A0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≥104</w:t>
            </w:r>
          </w:p>
        </w:tc>
        <w:tc>
          <w:tcPr>
            <w:tcW w:w="1590" w:type="dxa"/>
          </w:tcPr>
          <w:p w14:paraId="4EC1AC12" w14:textId="0484E6EF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</w:tr>
      <w:tr w:rsidR="004A26F8" w:rsidRPr="004A26F8" w14:paraId="3EC1E00F" w14:textId="77777777" w:rsidTr="004A26F8">
        <w:tc>
          <w:tcPr>
            <w:tcW w:w="1670" w:type="dxa"/>
          </w:tcPr>
          <w:p w14:paraId="3936EC8A" w14:textId="51DB3BCD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70" w:type="dxa"/>
          </w:tcPr>
          <w:p w14:paraId="0B1D4DF1" w14:textId="78924546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±5+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27" w:type="dxa"/>
            <w:vMerge/>
          </w:tcPr>
          <w:p w14:paraId="7E43C7ED" w14:textId="77777777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5" w:type="dxa"/>
            <w:vAlign w:val="center"/>
          </w:tcPr>
          <w:p w14:paraId="6369A936" w14:textId="3B6EF30B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590" w:type="dxa"/>
            <w:vMerge w:val="restart"/>
          </w:tcPr>
          <w:p w14:paraId="0959C3D7" w14:textId="6124FF79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</w:p>
        </w:tc>
      </w:tr>
      <w:tr w:rsidR="004A26F8" w:rsidRPr="004A26F8" w14:paraId="6BAEC4C8" w14:textId="77777777" w:rsidTr="004A26F8">
        <w:tc>
          <w:tcPr>
            <w:tcW w:w="1670" w:type="dxa"/>
          </w:tcPr>
          <w:p w14:paraId="2EBD8115" w14:textId="2B16F200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±2+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70" w:type="dxa"/>
          </w:tcPr>
          <w:p w14:paraId="370DD01B" w14:textId="38E2E8C3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27" w:type="dxa"/>
            <w:vMerge/>
          </w:tcPr>
          <w:p w14:paraId="27F56E9B" w14:textId="77777777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5" w:type="dxa"/>
          </w:tcPr>
          <w:p w14:paraId="4147F789" w14:textId="2A6EBC92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272</w:t>
            </w:r>
          </w:p>
        </w:tc>
        <w:tc>
          <w:tcPr>
            <w:tcW w:w="1590" w:type="dxa"/>
            <w:vMerge/>
          </w:tcPr>
          <w:p w14:paraId="0DA0FF23" w14:textId="07E041C6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A26F8" w:rsidRPr="004A26F8" w14:paraId="0B61196A" w14:textId="77777777" w:rsidTr="004A26F8">
        <w:tc>
          <w:tcPr>
            <w:tcW w:w="1670" w:type="dxa"/>
          </w:tcPr>
          <w:p w14:paraId="2AC0108A" w14:textId="428B643A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70" w:type="dxa"/>
          </w:tcPr>
          <w:p w14:paraId="2547368E" w14:textId="44835D07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±5+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27" w:type="dxa"/>
            <w:vMerge/>
          </w:tcPr>
          <w:p w14:paraId="3804B6CF" w14:textId="77777777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5" w:type="dxa"/>
            <w:vAlign w:val="center"/>
          </w:tcPr>
          <w:p w14:paraId="34D0941F" w14:textId="75450321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590" w:type="dxa"/>
            <w:vMerge w:val="restart"/>
          </w:tcPr>
          <w:p w14:paraId="27E5F925" w14:textId="6D1E0C73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60</w:t>
            </w:r>
          </w:p>
        </w:tc>
      </w:tr>
      <w:tr w:rsidR="004A26F8" w:rsidRPr="004A26F8" w14:paraId="4ECAAA3A" w14:textId="77777777" w:rsidTr="004A26F8">
        <w:tc>
          <w:tcPr>
            <w:tcW w:w="1670" w:type="dxa"/>
          </w:tcPr>
          <w:p w14:paraId="2718B241" w14:textId="01DF1CAB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±2+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70" w:type="dxa"/>
          </w:tcPr>
          <w:p w14:paraId="797B2AAC" w14:textId="7B3547A2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27" w:type="dxa"/>
            <w:vMerge/>
          </w:tcPr>
          <w:p w14:paraId="0520F822" w14:textId="77777777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5" w:type="dxa"/>
          </w:tcPr>
          <w:p w14:paraId="1CF13437" w14:textId="7395FDE0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≥ 132</w:t>
            </w:r>
          </w:p>
        </w:tc>
        <w:tc>
          <w:tcPr>
            <w:tcW w:w="1590" w:type="dxa"/>
            <w:vMerge/>
          </w:tcPr>
          <w:p w14:paraId="5CDBD630" w14:textId="2A265E02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A26F8" w:rsidRPr="004A26F8" w14:paraId="21E81A38" w14:textId="77777777" w:rsidTr="004A26F8">
        <w:tc>
          <w:tcPr>
            <w:tcW w:w="1670" w:type="dxa"/>
          </w:tcPr>
          <w:p w14:paraId="4FF149E9" w14:textId="21819972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±13+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70" w:type="dxa"/>
          </w:tcPr>
          <w:p w14:paraId="76AD5D7D" w14:textId="2F02F685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±14+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27" w:type="dxa"/>
            <w:vMerge w:val="restart"/>
          </w:tcPr>
          <w:p w14:paraId="73E86930" w14:textId="2ED2BD84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-6dB</w:t>
            </w:r>
          </w:p>
        </w:tc>
        <w:tc>
          <w:tcPr>
            <w:tcW w:w="3185" w:type="dxa"/>
            <w:vAlign w:val="center"/>
          </w:tcPr>
          <w:p w14:paraId="5F90BD27" w14:textId="5C396200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≥104</w:t>
            </w:r>
          </w:p>
        </w:tc>
        <w:tc>
          <w:tcPr>
            <w:tcW w:w="1590" w:type="dxa"/>
          </w:tcPr>
          <w:p w14:paraId="36183C1E" w14:textId="112BDA9C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</w:tr>
      <w:tr w:rsidR="004A26F8" w:rsidRPr="004A26F8" w14:paraId="0057F3F4" w14:textId="77777777" w:rsidTr="004A26F8">
        <w:tc>
          <w:tcPr>
            <w:tcW w:w="1670" w:type="dxa"/>
          </w:tcPr>
          <w:p w14:paraId="60428EEA" w14:textId="57D5FBC1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±4+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70" w:type="dxa"/>
          </w:tcPr>
          <w:p w14:paraId="7471862A" w14:textId="22CD047C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±9+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27" w:type="dxa"/>
            <w:vMerge/>
          </w:tcPr>
          <w:p w14:paraId="4234ED52" w14:textId="77777777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5" w:type="dxa"/>
            <w:vAlign w:val="center"/>
          </w:tcPr>
          <w:p w14:paraId="79DF8751" w14:textId="20717BEF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590" w:type="dxa"/>
            <w:vMerge w:val="restart"/>
          </w:tcPr>
          <w:p w14:paraId="03814A92" w14:textId="576B6499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</w:p>
        </w:tc>
      </w:tr>
      <w:tr w:rsidR="004A26F8" w:rsidRPr="004A26F8" w14:paraId="6D2DDB01" w14:textId="77777777" w:rsidTr="004A26F8">
        <w:tc>
          <w:tcPr>
            <w:tcW w:w="1670" w:type="dxa"/>
          </w:tcPr>
          <w:p w14:paraId="49367876" w14:textId="534E0DB6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70" w:type="dxa"/>
          </w:tcPr>
          <w:p w14:paraId="49B80FC6" w14:textId="58170E0D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±4+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27" w:type="dxa"/>
            <w:vMerge/>
          </w:tcPr>
          <w:p w14:paraId="3541FD0A" w14:textId="77777777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5" w:type="dxa"/>
            <w:vAlign w:val="center"/>
          </w:tcPr>
          <w:p w14:paraId="6F6B929D" w14:textId="3CAC42D0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272</w:t>
            </w:r>
          </w:p>
        </w:tc>
        <w:tc>
          <w:tcPr>
            <w:tcW w:w="1590" w:type="dxa"/>
            <w:vMerge/>
          </w:tcPr>
          <w:p w14:paraId="3F9547DE" w14:textId="1FCBFB12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A26F8" w:rsidRPr="004A26F8" w14:paraId="78314BF6" w14:textId="77777777" w:rsidTr="004A26F8">
        <w:tc>
          <w:tcPr>
            <w:tcW w:w="1670" w:type="dxa"/>
          </w:tcPr>
          <w:p w14:paraId="13379E91" w14:textId="5A2B4782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±4+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70" w:type="dxa"/>
          </w:tcPr>
          <w:p w14:paraId="57CAD50D" w14:textId="39BD30BE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±9+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27" w:type="dxa"/>
            <w:vMerge/>
          </w:tcPr>
          <w:p w14:paraId="1B5C2C4A" w14:textId="77777777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5" w:type="dxa"/>
          </w:tcPr>
          <w:p w14:paraId="0E82A729" w14:textId="378BE7E0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≥ 64</w:t>
            </w:r>
          </w:p>
        </w:tc>
        <w:tc>
          <w:tcPr>
            <w:tcW w:w="1590" w:type="dxa"/>
            <w:vMerge w:val="restart"/>
          </w:tcPr>
          <w:p w14:paraId="3A1BE12F" w14:textId="52E500B4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60</w:t>
            </w:r>
          </w:p>
        </w:tc>
      </w:tr>
      <w:tr w:rsidR="004A26F8" w:rsidRPr="004A26F8" w14:paraId="14C85FC8" w14:textId="77777777" w:rsidTr="004A26F8">
        <w:tc>
          <w:tcPr>
            <w:tcW w:w="1670" w:type="dxa"/>
          </w:tcPr>
          <w:p w14:paraId="163C23FE" w14:textId="6874B807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70" w:type="dxa"/>
          </w:tcPr>
          <w:p w14:paraId="1C3D71E9" w14:textId="00713C57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±4+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27" w:type="dxa"/>
            <w:vMerge/>
          </w:tcPr>
          <w:p w14:paraId="7C47B8AE" w14:textId="77777777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5" w:type="dxa"/>
          </w:tcPr>
          <w:p w14:paraId="0536226A" w14:textId="0D4B4CB4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≥ 132</w:t>
            </w:r>
          </w:p>
        </w:tc>
        <w:tc>
          <w:tcPr>
            <w:tcW w:w="1590" w:type="dxa"/>
            <w:vMerge/>
          </w:tcPr>
          <w:p w14:paraId="6684DE86" w14:textId="74CA0531" w:rsidR="004A26F8" w:rsidRPr="004A26F8" w:rsidRDefault="004A26F8" w:rsidP="004A26F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2CBEB7E6" w14:textId="77777777" w:rsidR="00EF2757" w:rsidRDefault="00EF2757" w:rsidP="00B91920"/>
    <w:p w14:paraId="1E8974AA" w14:textId="1A076CFB" w:rsidR="00EF2757" w:rsidRDefault="00B34A85" w:rsidP="00EF2757">
      <w:pPr>
        <w:pStyle w:val="Caption"/>
        <w:keepNext/>
      </w:pPr>
      <w:r w:rsidRPr="00B34A85">
        <w:rPr>
          <w:u w:val="single"/>
        </w:rPr>
        <w:t>Proposal 9</w:t>
      </w:r>
      <w:r>
        <w:t xml:space="preserve">: </w:t>
      </w:r>
      <w:r w:rsidRPr="00B34A85">
        <w:rPr>
          <w:b w:val="0"/>
          <w:bCs/>
        </w:rPr>
        <w:t xml:space="preserve">Define </w:t>
      </w:r>
      <w:r w:rsidR="00EF2757" w:rsidRPr="00B34A85">
        <w:rPr>
          <w:b w:val="0"/>
          <w:bCs/>
        </w:rPr>
        <w:t xml:space="preserve">UE </w:t>
      </w:r>
      <w:r w:rsidRPr="00B34A85">
        <w:rPr>
          <w:b w:val="0"/>
          <w:bCs/>
        </w:rPr>
        <w:t xml:space="preserve">4-sample </w:t>
      </w:r>
      <w:r w:rsidR="00EF2757" w:rsidRPr="00B34A85">
        <w:rPr>
          <w:b w:val="0"/>
          <w:bCs/>
        </w:rPr>
        <w:t>Rx-Tx time difference measurement accuracy in FR1 for fading channel</w:t>
      </w:r>
      <w:r w:rsidRPr="00B34A85">
        <w:rPr>
          <w:b w:val="0"/>
          <w:bCs/>
        </w:rPr>
        <w:t xml:space="preserve"> as</w:t>
      </w:r>
      <w:r>
        <w:rPr>
          <w:b w:val="0"/>
          <w:bCs/>
        </w:rPr>
        <w:t>:</w:t>
      </w:r>
    </w:p>
    <w:tbl>
      <w:tblPr>
        <w:tblW w:w="94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48"/>
        <w:gridCol w:w="2149"/>
        <w:gridCol w:w="1498"/>
        <w:gridCol w:w="2366"/>
        <w:gridCol w:w="1245"/>
      </w:tblGrid>
      <w:tr w:rsidR="00EF2757" w:rsidRPr="00EF2757" w14:paraId="6CF440C5" w14:textId="77777777" w:rsidTr="00EF2757">
        <w:trPr>
          <w:trHeight w:val="21"/>
          <w:jc w:val="center"/>
        </w:trPr>
        <w:tc>
          <w:tcPr>
            <w:tcW w:w="2148" w:type="dxa"/>
            <w:vAlign w:val="center"/>
          </w:tcPr>
          <w:p w14:paraId="1938A9A2" w14:textId="58AA8B9A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3 PFLs (T</w:t>
            </w:r>
            <w:r w:rsidRPr="00EF2757">
              <w:rPr>
                <w:b/>
                <w:bCs/>
                <w:sz w:val="20"/>
                <w:szCs w:val="20"/>
                <w:vertAlign w:val="subscript"/>
              </w:rPr>
              <w:t>c</w:t>
            </w:r>
            <w:r w:rsidRPr="00EF275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49" w:type="dxa"/>
            <w:vAlign w:val="center"/>
          </w:tcPr>
          <w:p w14:paraId="2DD076C8" w14:textId="21BA6DFC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2 PFLs (T</w:t>
            </w:r>
            <w:r w:rsidRPr="00EF2757">
              <w:rPr>
                <w:b/>
                <w:bCs/>
                <w:sz w:val="20"/>
                <w:szCs w:val="20"/>
                <w:vertAlign w:val="subscript"/>
              </w:rPr>
              <w:t>c</w:t>
            </w:r>
            <w:r w:rsidRPr="00EF275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98" w:type="dxa"/>
            <w:vAlign w:val="center"/>
          </w:tcPr>
          <w:p w14:paraId="3169A2B6" w14:textId="081A2AA0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SINR</w:t>
            </w:r>
          </w:p>
        </w:tc>
        <w:tc>
          <w:tcPr>
            <w:tcW w:w="2366" w:type="dxa"/>
            <w:vAlign w:val="center"/>
          </w:tcPr>
          <w:p w14:paraId="3C93E19B" w14:textId="6EE1F9F0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PRS bandwidth per PFL (PRBS)</w:t>
            </w:r>
          </w:p>
        </w:tc>
        <w:tc>
          <w:tcPr>
            <w:tcW w:w="1245" w:type="dxa"/>
            <w:vAlign w:val="center"/>
          </w:tcPr>
          <w:p w14:paraId="1042C7B6" w14:textId="6E3E66C5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SCS (kHz)</w:t>
            </w:r>
          </w:p>
        </w:tc>
      </w:tr>
      <w:tr w:rsidR="00EF2757" w:rsidRPr="00EF2757" w14:paraId="4FA300A7" w14:textId="77777777" w:rsidTr="00EF2757">
        <w:trPr>
          <w:trHeight w:val="21"/>
          <w:jc w:val="center"/>
        </w:trPr>
        <w:tc>
          <w:tcPr>
            <w:tcW w:w="2148" w:type="dxa"/>
            <w:vAlign w:val="center"/>
            <w:hideMark/>
          </w:tcPr>
          <w:p w14:paraId="632055C5" w14:textId="1B4986B8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39+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vAlign w:val="center"/>
            <w:hideMark/>
          </w:tcPr>
          <w:p w14:paraId="6A873FCE" w14:textId="239B4A62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43+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 w:val="restart"/>
            <w:vAlign w:val="center"/>
            <w:hideMark/>
          </w:tcPr>
          <w:p w14:paraId="61A7A87C" w14:textId="43CBD52B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-3dB</w:t>
            </w:r>
          </w:p>
        </w:tc>
        <w:tc>
          <w:tcPr>
            <w:tcW w:w="2366" w:type="dxa"/>
            <w:vAlign w:val="center"/>
            <w:hideMark/>
          </w:tcPr>
          <w:p w14:paraId="77F79767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≥104</w:t>
            </w:r>
          </w:p>
        </w:tc>
        <w:tc>
          <w:tcPr>
            <w:tcW w:w="1245" w:type="dxa"/>
            <w:vAlign w:val="center"/>
            <w:hideMark/>
          </w:tcPr>
          <w:p w14:paraId="70783C02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EF2757" w:rsidRPr="00EF2757" w14:paraId="34E2DE35" w14:textId="77777777" w:rsidTr="00EF2757">
        <w:trPr>
          <w:trHeight w:val="24"/>
          <w:jc w:val="center"/>
        </w:trPr>
        <w:tc>
          <w:tcPr>
            <w:tcW w:w="2148" w:type="dxa"/>
            <w:vAlign w:val="center"/>
            <w:hideMark/>
          </w:tcPr>
          <w:p w14:paraId="0C920C47" w14:textId="5807021F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32+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vAlign w:val="center"/>
            <w:hideMark/>
          </w:tcPr>
          <w:p w14:paraId="59EDA7BA" w14:textId="547C46DF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36+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vAlign w:val="center"/>
          </w:tcPr>
          <w:p w14:paraId="0D4883A8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vAlign w:val="center"/>
            <w:hideMark/>
          </w:tcPr>
          <w:p w14:paraId="31EF8BE3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245" w:type="dxa"/>
            <w:vMerge w:val="restart"/>
            <w:vAlign w:val="center"/>
            <w:hideMark/>
          </w:tcPr>
          <w:p w14:paraId="4DD664B9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EF2757" w:rsidRPr="00EF2757" w14:paraId="40F70FE8" w14:textId="77777777" w:rsidTr="00EF2757">
        <w:trPr>
          <w:jc w:val="center"/>
        </w:trPr>
        <w:tc>
          <w:tcPr>
            <w:tcW w:w="2148" w:type="dxa"/>
            <w:hideMark/>
          </w:tcPr>
          <w:p w14:paraId="144805CD" w14:textId="289FE382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32+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hideMark/>
          </w:tcPr>
          <w:p w14:paraId="2A134EC8" w14:textId="0AEC2F22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33+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vAlign w:val="center"/>
          </w:tcPr>
          <w:p w14:paraId="41C2292B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hideMark/>
          </w:tcPr>
          <w:p w14:paraId="50B240A5" w14:textId="13C52866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272</w:t>
            </w:r>
          </w:p>
        </w:tc>
        <w:tc>
          <w:tcPr>
            <w:tcW w:w="1245" w:type="dxa"/>
            <w:vMerge/>
            <w:vAlign w:val="center"/>
          </w:tcPr>
          <w:p w14:paraId="6166D49A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F2757" w:rsidRPr="00EF2757" w14:paraId="3866B2F8" w14:textId="77777777" w:rsidTr="00EF2757">
        <w:trPr>
          <w:trHeight w:val="21"/>
          <w:jc w:val="center"/>
        </w:trPr>
        <w:tc>
          <w:tcPr>
            <w:tcW w:w="2148" w:type="dxa"/>
            <w:vAlign w:val="center"/>
            <w:hideMark/>
          </w:tcPr>
          <w:p w14:paraId="612A09B3" w14:textId="19536C65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33+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vAlign w:val="center"/>
            <w:hideMark/>
          </w:tcPr>
          <w:p w14:paraId="24C310BD" w14:textId="25CAAF4B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37+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vAlign w:val="center"/>
          </w:tcPr>
          <w:p w14:paraId="6A65EE09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vAlign w:val="center"/>
            <w:hideMark/>
          </w:tcPr>
          <w:p w14:paraId="6369C521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245" w:type="dxa"/>
            <w:vAlign w:val="center"/>
            <w:hideMark/>
          </w:tcPr>
          <w:p w14:paraId="6BBC7879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EF2757" w:rsidRPr="00EF2757" w14:paraId="7E261869" w14:textId="77777777" w:rsidTr="00EF2757">
        <w:trPr>
          <w:jc w:val="center"/>
        </w:trPr>
        <w:tc>
          <w:tcPr>
            <w:tcW w:w="2148" w:type="dxa"/>
            <w:hideMark/>
          </w:tcPr>
          <w:p w14:paraId="67EC218B" w14:textId="6132DD7B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33+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hideMark/>
          </w:tcPr>
          <w:p w14:paraId="68CFC436" w14:textId="5D34FD1B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32+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vAlign w:val="center"/>
          </w:tcPr>
          <w:p w14:paraId="05A728FB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hideMark/>
          </w:tcPr>
          <w:p w14:paraId="78DBE518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≥ 132</w:t>
            </w:r>
          </w:p>
        </w:tc>
        <w:tc>
          <w:tcPr>
            <w:tcW w:w="1245" w:type="dxa"/>
          </w:tcPr>
          <w:p w14:paraId="26F0C79A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F2757" w:rsidRPr="00EF2757" w14:paraId="051AA127" w14:textId="77777777" w:rsidTr="00EF2757">
        <w:trPr>
          <w:jc w:val="center"/>
        </w:trPr>
        <w:tc>
          <w:tcPr>
            <w:tcW w:w="2148" w:type="dxa"/>
            <w:vAlign w:val="center"/>
            <w:hideMark/>
          </w:tcPr>
          <w:p w14:paraId="16838090" w14:textId="059BA619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40+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vAlign w:val="center"/>
            <w:hideMark/>
          </w:tcPr>
          <w:p w14:paraId="4DE7D6EC" w14:textId="0AE509F8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47+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 w:val="restart"/>
            <w:vAlign w:val="center"/>
            <w:hideMark/>
          </w:tcPr>
          <w:p w14:paraId="522D07EE" w14:textId="6F4C0B05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-13dB</w:t>
            </w:r>
          </w:p>
        </w:tc>
        <w:tc>
          <w:tcPr>
            <w:tcW w:w="2366" w:type="dxa"/>
            <w:vAlign w:val="center"/>
            <w:hideMark/>
          </w:tcPr>
          <w:p w14:paraId="24961A64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≥104</w:t>
            </w:r>
          </w:p>
        </w:tc>
        <w:tc>
          <w:tcPr>
            <w:tcW w:w="1245" w:type="dxa"/>
            <w:vAlign w:val="center"/>
            <w:hideMark/>
          </w:tcPr>
          <w:p w14:paraId="2D7F3B81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EF2757" w:rsidRPr="00EF2757" w14:paraId="47CD35EE" w14:textId="77777777" w:rsidTr="00EF2757">
        <w:trPr>
          <w:jc w:val="center"/>
        </w:trPr>
        <w:tc>
          <w:tcPr>
            <w:tcW w:w="2148" w:type="dxa"/>
            <w:vAlign w:val="center"/>
            <w:hideMark/>
          </w:tcPr>
          <w:p w14:paraId="69A50E1C" w14:textId="42DFA62C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34+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vAlign w:val="center"/>
            <w:hideMark/>
          </w:tcPr>
          <w:p w14:paraId="7C1B4A2B" w14:textId="4D0754E0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36+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vAlign w:val="center"/>
          </w:tcPr>
          <w:p w14:paraId="3DF95972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vAlign w:val="center"/>
            <w:hideMark/>
          </w:tcPr>
          <w:p w14:paraId="21E92DA0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245" w:type="dxa"/>
            <w:vMerge w:val="restart"/>
            <w:vAlign w:val="center"/>
            <w:hideMark/>
          </w:tcPr>
          <w:p w14:paraId="09882A58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EF2757" w:rsidRPr="00EF2757" w14:paraId="6F57725B" w14:textId="77777777" w:rsidTr="00EF2757">
        <w:trPr>
          <w:jc w:val="center"/>
        </w:trPr>
        <w:tc>
          <w:tcPr>
            <w:tcW w:w="2148" w:type="dxa"/>
            <w:vAlign w:val="center"/>
            <w:hideMark/>
          </w:tcPr>
          <w:p w14:paraId="269ABBA3" w14:textId="70311049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32+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vAlign w:val="center"/>
            <w:hideMark/>
          </w:tcPr>
          <w:p w14:paraId="191D1D55" w14:textId="3E495C8B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33+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vAlign w:val="center"/>
          </w:tcPr>
          <w:p w14:paraId="0CFAF370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vAlign w:val="center"/>
            <w:hideMark/>
          </w:tcPr>
          <w:p w14:paraId="1259D3F3" w14:textId="3E85C6A5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272</w:t>
            </w:r>
          </w:p>
        </w:tc>
        <w:tc>
          <w:tcPr>
            <w:tcW w:w="1245" w:type="dxa"/>
            <w:vMerge/>
            <w:vAlign w:val="center"/>
          </w:tcPr>
          <w:p w14:paraId="1B24D6F7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F2757" w:rsidRPr="00EF2757" w14:paraId="760FE47F" w14:textId="77777777" w:rsidTr="00EF2757">
        <w:trPr>
          <w:jc w:val="center"/>
        </w:trPr>
        <w:tc>
          <w:tcPr>
            <w:tcW w:w="2148" w:type="dxa"/>
            <w:vAlign w:val="center"/>
            <w:hideMark/>
          </w:tcPr>
          <w:p w14:paraId="08CB08D8" w14:textId="296A5588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37+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vAlign w:val="center"/>
            <w:hideMark/>
          </w:tcPr>
          <w:p w14:paraId="701EFCA4" w14:textId="5023885E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37+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vAlign w:val="center"/>
          </w:tcPr>
          <w:p w14:paraId="6FCF05ED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hideMark/>
          </w:tcPr>
          <w:p w14:paraId="742359F1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≥ 64</w:t>
            </w:r>
          </w:p>
        </w:tc>
        <w:tc>
          <w:tcPr>
            <w:tcW w:w="1245" w:type="dxa"/>
            <w:vMerge w:val="restart"/>
            <w:vAlign w:val="center"/>
            <w:hideMark/>
          </w:tcPr>
          <w:p w14:paraId="0B3E74B4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EF2757" w:rsidRPr="00EF2757" w14:paraId="6FA85643" w14:textId="77777777" w:rsidTr="00EF2757">
        <w:trPr>
          <w:jc w:val="center"/>
        </w:trPr>
        <w:tc>
          <w:tcPr>
            <w:tcW w:w="2148" w:type="dxa"/>
            <w:vAlign w:val="center"/>
            <w:hideMark/>
          </w:tcPr>
          <w:p w14:paraId="5ABDC470" w14:textId="12CED611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35+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vAlign w:val="center"/>
            <w:hideMark/>
          </w:tcPr>
          <w:p w14:paraId="3D25D088" w14:textId="58A3DC5A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34+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vAlign w:val="center"/>
          </w:tcPr>
          <w:p w14:paraId="6EBDD50F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hideMark/>
          </w:tcPr>
          <w:p w14:paraId="03A3909F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≥ 132</w:t>
            </w:r>
          </w:p>
        </w:tc>
        <w:tc>
          <w:tcPr>
            <w:tcW w:w="1245" w:type="dxa"/>
            <w:vMerge/>
            <w:vAlign w:val="center"/>
            <w:hideMark/>
          </w:tcPr>
          <w:p w14:paraId="34EFD417" w14:textId="77777777" w:rsidR="00EF2757" w:rsidRPr="00EF2757" w:rsidRDefault="00EF2757" w:rsidP="00EF2757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7BD9E229" w14:textId="77777777" w:rsidR="008B154F" w:rsidRDefault="008B154F" w:rsidP="008C7ABC">
      <w:pPr>
        <w:pStyle w:val="Caption"/>
        <w:keepNext/>
      </w:pPr>
    </w:p>
    <w:p w14:paraId="3548D042" w14:textId="781EF774" w:rsidR="008C7ABC" w:rsidRPr="00047573" w:rsidRDefault="00047573" w:rsidP="008C7ABC">
      <w:pPr>
        <w:pStyle w:val="Caption"/>
        <w:keepNext/>
        <w:rPr>
          <w:b w:val="0"/>
          <w:bCs/>
        </w:rPr>
      </w:pPr>
      <w:r w:rsidRPr="00047573">
        <w:rPr>
          <w:u w:val="single"/>
        </w:rPr>
        <w:t>Proposal 10</w:t>
      </w:r>
      <w:r>
        <w:t xml:space="preserve">: </w:t>
      </w:r>
      <w:r w:rsidRPr="00047573">
        <w:rPr>
          <w:b w:val="0"/>
          <w:bCs/>
        </w:rPr>
        <w:t xml:space="preserve">Define 4-sample </w:t>
      </w:r>
      <w:r w:rsidR="008C7ABC" w:rsidRPr="00047573">
        <w:rPr>
          <w:b w:val="0"/>
          <w:bCs/>
        </w:rPr>
        <w:t>UE Rx-Tx time difference measurement accuracy in FR2 in AWGN</w:t>
      </w:r>
      <w:r w:rsidRPr="00047573">
        <w:rPr>
          <w:b w:val="0"/>
          <w:bCs/>
        </w:rPr>
        <w:t xml:space="preserve"> as:</w:t>
      </w:r>
    </w:p>
    <w:tbl>
      <w:tblPr>
        <w:tblW w:w="9554" w:type="dxa"/>
        <w:jc w:val="center"/>
        <w:tblLayout w:type="fixed"/>
        <w:tblLook w:val="04A0" w:firstRow="1" w:lastRow="0" w:firstColumn="1" w:lastColumn="0" w:noHBand="0" w:noVBand="1"/>
      </w:tblPr>
      <w:tblGrid>
        <w:gridCol w:w="2111"/>
        <w:gridCol w:w="2113"/>
        <w:gridCol w:w="1686"/>
        <w:gridCol w:w="2245"/>
        <w:gridCol w:w="1399"/>
      </w:tblGrid>
      <w:tr w:rsidR="006B393A" w:rsidRPr="008C7ABC" w14:paraId="3EE90366" w14:textId="77777777" w:rsidTr="006B393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4F54639" w14:textId="751ACE29" w:rsidR="006B393A" w:rsidRPr="008C7ABC" w:rsidRDefault="006B393A" w:rsidP="006B393A">
            <w:pPr>
              <w:rPr>
                <w:b/>
                <w:bCs/>
                <w:sz w:val="20"/>
                <w:szCs w:val="20"/>
              </w:rPr>
            </w:pPr>
            <w:r w:rsidRPr="008C7ABC">
              <w:rPr>
                <w:b/>
                <w:bCs/>
                <w:sz w:val="20"/>
                <w:szCs w:val="20"/>
              </w:rPr>
              <w:t>3 PFLs (T</w:t>
            </w:r>
            <w:r w:rsidRPr="008C7ABC">
              <w:rPr>
                <w:b/>
                <w:bCs/>
                <w:sz w:val="20"/>
                <w:szCs w:val="20"/>
                <w:vertAlign w:val="subscript"/>
              </w:rPr>
              <w:t>c</w:t>
            </w:r>
            <w:r w:rsidRPr="008C7ABC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093B493" w14:textId="2063F0D5" w:rsidR="006B393A" w:rsidRPr="008C7ABC" w:rsidRDefault="006B393A" w:rsidP="006B393A">
            <w:pPr>
              <w:rPr>
                <w:b/>
                <w:bCs/>
                <w:sz w:val="20"/>
                <w:szCs w:val="20"/>
              </w:rPr>
            </w:pPr>
            <w:r w:rsidRPr="008C7ABC">
              <w:rPr>
                <w:b/>
                <w:bCs/>
                <w:sz w:val="20"/>
                <w:szCs w:val="20"/>
              </w:rPr>
              <w:t>2 PFLs (T</w:t>
            </w:r>
            <w:r w:rsidRPr="008C7ABC">
              <w:rPr>
                <w:b/>
                <w:bCs/>
                <w:sz w:val="20"/>
                <w:szCs w:val="20"/>
                <w:vertAlign w:val="subscript"/>
              </w:rPr>
              <w:t>c</w:t>
            </w:r>
            <w:r w:rsidRPr="008C7ABC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8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D834A43" w14:textId="351AF179" w:rsidR="006B393A" w:rsidRPr="008C7ABC" w:rsidRDefault="006B393A" w:rsidP="006B393A">
            <w:pPr>
              <w:rPr>
                <w:b/>
                <w:bCs/>
                <w:sz w:val="20"/>
                <w:szCs w:val="20"/>
              </w:rPr>
            </w:pPr>
            <w:r w:rsidRPr="008C7ABC">
              <w:rPr>
                <w:b/>
                <w:bCs/>
                <w:sz w:val="20"/>
                <w:szCs w:val="20"/>
              </w:rPr>
              <w:t>SINR</w:t>
            </w: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0C4C488" w14:textId="65AE7D7B" w:rsidR="006B393A" w:rsidRPr="008C7ABC" w:rsidRDefault="006B393A" w:rsidP="006B393A">
            <w:pPr>
              <w:rPr>
                <w:b/>
                <w:bCs/>
                <w:sz w:val="20"/>
                <w:szCs w:val="20"/>
              </w:rPr>
            </w:pPr>
            <w:r w:rsidRPr="008C7ABC">
              <w:rPr>
                <w:b/>
                <w:bCs/>
                <w:sz w:val="20"/>
                <w:szCs w:val="20"/>
              </w:rPr>
              <w:t>PRS bandwidth per PFL (PRBS)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7B4673A" w14:textId="7210BF4F" w:rsidR="006B393A" w:rsidRPr="008C7ABC" w:rsidRDefault="006B393A" w:rsidP="006B393A">
            <w:pPr>
              <w:rPr>
                <w:b/>
                <w:bCs/>
                <w:sz w:val="20"/>
                <w:szCs w:val="20"/>
              </w:rPr>
            </w:pPr>
            <w:r w:rsidRPr="008C7ABC">
              <w:rPr>
                <w:b/>
                <w:bCs/>
                <w:sz w:val="20"/>
                <w:szCs w:val="20"/>
              </w:rPr>
              <w:t>SCS (kHz)</w:t>
            </w:r>
          </w:p>
        </w:tc>
      </w:tr>
      <w:tr w:rsidR="008C7ABC" w:rsidRPr="006B393A" w14:paraId="3B654D15" w14:textId="77777777" w:rsidTr="006046CE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AC59292" w14:textId="2D428E58" w:rsidR="008C7ABC" w:rsidRPr="006B393A" w:rsidRDefault="008C7ABC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3+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894D3A5" w14:textId="6F2598D5" w:rsidR="008C7ABC" w:rsidRPr="006B393A" w:rsidRDefault="008C7ABC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6+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508803EF" w14:textId="4F36CAAB" w:rsidR="008C7ABC" w:rsidRPr="006B393A" w:rsidRDefault="008C7ABC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-3</w:t>
            </w:r>
            <w:r w:rsidRPr="008C7ABC">
              <w:rPr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0D0BBB00" w14:textId="77777777" w:rsidR="008C7ABC" w:rsidRPr="006B393A" w:rsidRDefault="008C7ABC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161193F1" w14:textId="77777777" w:rsidR="008C7ABC" w:rsidRPr="006B393A" w:rsidRDefault="008C7ABC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8C7ABC" w:rsidRPr="006B393A" w14:paraId="7FA51C54" w14:textId="77777777" w:rsidTr="006046CE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84AF1E0" w14:textId="13D09458" w:rsidR="008C7ABC" w:rsidRPr="006B393A" w:rsidRDefault="008C7ABC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2+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E2DF0A6" w14:textId="43B56CC9" w:rsidR="008C7ABC" w:rsidRPr="006B393A" w:rsidRDefault="008C7ABC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3+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3375D4B7" w14:textId="77777777" w:rsidR="008C7ABC" w:rsidRPr="006B393A" w:rsidRDefault="008C7ABC" w:rsidP="006B393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4A6E441A" w14:textId="77777777" w:rsidR="008C7ABC" w:rsidRPr="006B393A" w:rsidRDefault="008C7ABC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3376833" w14:textId="77777777" w:rsidR="008C7ABC" w:rsidRPr="006B393A" w:rsidRDefault="008C7ABC" w:rsidP="006B393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C7ABC" w:rsidRPr="006B393A" w14:paraId="20AEC743" w14:textId="77777777" w:rsidTr="006046CE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C3CBE5F" w14:textId="06636925" w:rsidR="008C7ABC" w:rsidRPr="006B393A" w:rsidRDefault="008C7ABC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2+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1603D05" w14:textId="64D668B5" w:rsidR="008C7ABC" w:rsidRPr="006B393A" w:rsidRDefault="008C7ABC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3+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2411C20F" w14:textId="77777777" w:rsidR="008C7ABC" w:rsidRPr="006B393A" w:rsidRDefault="008C7ABC" w:rsidP="006B393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584E79BD" w14:textId="77777777" w:rsidR="008C7ABC" w:rsidRPr="006B393A" w:rsidRDefault="008C7ABC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55A11BA7" w14:textId="77777777" w:rsidR="008C7ABC" w:rsidRPr="006B393A" w:rsidRDefault="008C7ABC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120</w:t>
            </w:r>
          </w:p>
        </w:tc>
      </w:tr>
      <w:tr w:rsidR="008C7ABC" w:rsidRPr="006B393A" w14:paraId="68FE26CB" w14:textId="77777777" w:rsidTr="006046CE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C1F16E6" w14:textId="77CFC99A" w:rsidR="008C7ABC" w:rsidRPr="006B393A" w:rsidRDefault="008C7ABC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1+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FBE7348" w14:textId="417086D5" w:rsidR="008C7ABC" w:rsidRPr="006B393A" w:rsidRDefault="008C7ABC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2+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59896A" w14:textId="77777777" w:rsidR="008C7ABC" w:rsidRPr="006B393A" w:rsidRDefault="008C7ABC" w:rsidP="006B393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DF995E1" w14:textId="77777777" w:rsidR="008C7ABC" w:rsidRPr="006B393A" w:rsidRDefault="008C7ABC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≥128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AF7A191" w14:textId="77777777" w:rsidR="008C7ABC" w:rsidRPr="006B393A" w:rsidRDefault="008C7ABC" w:rsidP="006B393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B393A" w:rsidRPr="008C7ABC" w14:paraId="32C37A35" w14:textId="77777777" w:rsidTr="00310351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92321E5" w14:textId="0D5F82B6" w:rsidR="006B393A" w:rsidRPr="006B393A" w:rsidRDefault="006B393A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4+</w:t>
            </w:r>
            <w:r w:rsidR="008C7ABC"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3D83A76" w14:textId="66F272C5" w:rsidR="006B393A" w:rsidRPr="006B393A" w:rsidRDefault="006B393A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9+</w:t>
            </w:r>
            <w:r w:rsidR="008C7ABC"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2947ACD7" w14:textId="09ACD984" w:rsidR="006B393A" w:rsidRPr="006B393A" w:rsidRDefault="006B393A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-13</w:t>
            </w:r>
            <w:r w:rsidR="008C7ABC" w:rsidRPr="008C7ABC">
              <w:rPr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3DBE8421" w14:textId="77777777" w:rsidR="006B393A" w:rsidRPr="006B393A" w:rsidRDefault="006B393A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50DFBF87" w14:textId="77777777" w:rsidR="006B393A" w:rsidRPr="006B393A" w:rsidRDefault="006B393A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6B393A" w:rsidRPr="008C7ABC" w14:paraId="3A3EA21B" w14:textId="77777777" w:rsidTr="00310351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03406C4" w14:textId="27FD3FF7" w:rsidR="006B393A" w:rsidRPr="006B393A" w:rsidRDefault="006B393A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3+</w:t>
            </w:r>
            <w:r w:rsidR="008C7ABC"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6F459EE" w14:textId="419B3062" w:rsidR="006B393A" w:rsidRPr="006B393A" w:rsidRDefault="006B393A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4+</w:t>
            </w:r>
            <w:r w:rsidR="008C7ABC"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572AD94D" w14:textId="77777777" w:rsidR="006B393A" w:rsidRPr="006B393A" w:rsidRDefault="006B393A" w:rsidP="006B393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1DF30A6" w14:textId="77777777" w:rsidR="006B393A" w:rsidRPr="006B393A" w:rsidRDefault="006B393A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A5A0356" w14:textId="77777777" w:rsidR="006B393A" w:rsidRPr="006B393A" w:rsidRDefault="006B393A" w:rsidP="006B393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B393A" w:rsidRPr="008C7ABC" w14:paraId="241F2747" w14:textId="77777777" w:rsidTr="00310351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FDDB190" w14:textId="700DB219" w:rsidR="006B393A" w:rsidRPr="006B393A" w:rsidRDefault="006B393A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3+</w:t>
            </w:r>
            <w:r w:rsidR="008C7ABC"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6F1AD4A" w14:textId="5195288F" w:rsidR="006B393A" w:rsidRPr="006B393A" w:rsidRDefault="006B393A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4+</w:t>
            </w:r>
            <w:r w:rsidR="008C7ABC"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4091D0C4" w14:textId="77777777" w:rsidR="006B393A" w:rsidRPr="006B393A" w:rsidRDefault="006B393A" w:rsidP="006B393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3502C3B9" w14:textId="77777777" w:rsidR="006B393A" w:rsidRPr="006B393A" w:rsidRDefault="006B393A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461B65DA" w14:textId="77777777" w:rsidR="006B393A" w:rsidRPr="006B393A" w:rsidRDefault="006B393A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120</w:t>
            </w:r>
          </w:p>
        </w:tc>
      </w:tr>
      <w:tr w:rsidR="006B393A" w:rsidRPr="008C7ABC" w14:paraId="167BC0B3" w14:textId="77777777" w:rsidTr="00310351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2826B" w14:textId="133499E4" w:rsidR="006B393A" w:rsidRPr="006B393A" w:rsidRDefault="006B393A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1+</w:t>
            </w:r>
            <w:r w:rsidR="008C7ABC"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2227A" w14:textId="038D43E5" w:rsidR="006B393A" w:rsidRPr="006B393A" w:rsidRDefault="006B393A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2+</w:t>
            </w:r>
            <w:r w:rsidR="008C7ABC"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8B199D4" w14:textId="77777777" w:rsidR="006B393A" w:rsidRPr="006B393A" w:rsidRDefault="006B393A" w:rsidP="006B393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674F5B" w14:textId="77777777" w:rsidR="006B393A" w:rsidRPr="006B393A" w:rsidRDefault="006B393A" w:rsidP="006B393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≥128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5C1AC6" w14:textId="77777777" w:rsidR="006B393A" w:rsidRPr="006B393A" w:rsidRDefault="006B393A" w:rsidP="006B393A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1310DF96" w14:textId="77777777" w:rsidR="006B393A" w:rsidRDefault="006B393A" w:rsidP="00B91920"/>
    <w:p w14:paraId="33204812" w14:textId="4C80E544" w:rsidR="00BD38C6" w:rsidRDefault="00047573" w:rsidP="00BD38C6">
      <w:pPr>
        <w:pStyle w:val="Caption"/>
        <w:keepNext/>
      </w:pPr>
      <w:r w:rsidRPr="00047573">
        <w:rPr>
          <w:u w:val="single"/>
        </w:rPr>
        <w:lastRenderedPageBreak/>
        <w:t>Proposal 11</w:t>
      </w:r>
      <w:r>
        <w:t xml:space="preserve">: </w:t>
      </w:r>
      <w:r w:rsidRPr="00746F60">
        <w:rPr>
          <w:b w:val="0"/>
          <w:bCs/>
        </w:rPr>
        <w:t>Define</w:t>
      </w:r>
      <w:r w:rsidR="00BD38C6" w:rsidRPr="00746F60">
        <w:rPr>
          <w:b w:val="0"/>
          <w:bCs/>
        </w:rPr>
        <w:t xml:space="preserve"> UE Rx-Tx time difference measurement accuracy in FR2 in AWGN with reduced number of samples</w:t>
      </w:r>
      <w:r w:rsidR="00746F60" w:rsidRPr="00746F60">
        <w:rPr>
          <w:b w:val="0"/>
          <w:bCs/>
        </w:rPr>
        <w:t xml:space="preserve"> as:</w:t>
      </w:r>
    </w:p>
    <w:tbl>
      <w:tblPr>
        <w:tblW w:w="9554" w:type="dxa"/>
        <w:jc w:val="center"/>
        <w:tblLayout w:type="fixed"/>
        <w:tblLook w:val="04A0" w:firstRow="1" w:lastRow="0" w:firstColumn="1" w:lastColumn="0" w:noHBand="0" w:noVBand="1"/>
      </w:tblPr>
      <w:tblGrid>
        <w:gridCol w:w="2111"/>
        <w:gridCol w:w="2113"/>
        <w:gridCol w:w="1686"/>
        <w:gridCol w:w="2245"/>
        <w:gridCol w:w="1399"/>
      </w:tblGrid>
      <w:tr w:rsidR="00BD38C6" w:rsidRPr="00BD38C6" w14:paraId="6C46C644" w14:textId="77777777" w:rsidTr="00BD38C6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378D9A0" w14:textId="26497F1D" w:rsidR="00BD38C6" w:rsidRPr="00654BC0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654BC0">
              <w:rPr>
                <w:b/>
                <w:bCs/>
                <w:sz w:val="20"/>
                <w:szCs w:val="20"/>
              </w:rPr>
              <w:t>3 PFLs (T</w:t>
            </w:r>
            <w:r w:rsidRPr="00654BC0">
              <w:rPr>
                <w:b/>
                <w:bCs/>
                <w:sz w:val="20"/>
                <w:szCs w:val="20"/>
                <w:vertAlign w:val="subscript"/>
              </w:rPr>
              <w:t>c</w:t>
            </w:r>
            <w:r w:rsidRPr="00654BC0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E41A85D" w14:textId="6C9E366D" w:rsidR="00BD38C6" w:rsidRPr="00654BC0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654BC0">
              <w:rPr>
                <w:b/>
                <w:bCs/>
                <w:sz w:val="20"/>
                <w:szCs w:val="20"/>
              </w:rPr>
              <w:t>2 PFLs (T</w:t>
            </w:r>
            <w:r w:rsidRPr="00654BC0">
              <w:rPr>
                <w:b/>
                <w:bCs/>
                <w:sz w:val="20"/>
                <w:szCs w:val="20"/>
                <w:vertAlign w:val="subscript"/>
              </w:rPr>
              <w:t>c</w:t>
            </w:r>
            <w:r w:rsidRPr="00654BC0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8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7E4DE6F" w14:textId="0C9AEAF6" w:rsidR="00BD38C6" w:rsidRPr="00654BC0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654BC0">
              <w:rPr>
                <w:b/>
                <w:bCs/>
                <w:sz w:val="20"/>
                <w:szCs w:val="20"/>
              </w:rPr>
              <w:t>SINR</w:t>
            </w: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23642AF" w14:textId="2E34A07B" w:rsidR="00BD38C6" w:rsidRPr="00654BC0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654BC0">
              <w:rPr>
                <w:b/>
                <w:bCs/>
                <w:sz w:val="20"/>
                <w:szCs w:val="20"/>
              </w:rPr>
              <w:t>PRS bandwidth per PFL (PRBS)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6A8FEE1" w14:textId="33FD629B" w:rsidR="00BD38C6" w:rsidRPr="00654BC0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654BC0">
              <w:rPr>
                <w:b/>
                <w:bCs/>
                <w:sz w:val="20"/>
                <w:szCs w:val="20"/>
              </w:rPr>
              <w:t>SCS (kHz)</w:t>
            </w:r>
          </w:p>
        </w:tc>
      </w:tr>
      <w:tr w:rsidR="00BD38C6" w:rsidRPr="00BD38C6" w14:paraId="1F7F850D" w14:textId="77777777" w:rsidTr="00754430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D05C268" w14:textId="370B495F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3+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10007BD" w14:textId="7A9DD865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5+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5935D685" w14:textId="14A119FC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0</w:t>
            </w:r>
            <w:r w:rsidRPr="00654BC0">
              <w:rPr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017385A3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47DA5F1C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BD38C6" w:rsidRPr="00BD38C6" w14:paraId="6AABE7E2" w14:textId="77777777" w:rsidTr="00754430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A1FF46C" w14:textId="51EF5D50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2+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6F0D5FC" w14:textId="13166CA5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3+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504DFD09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5AF12FF7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1C9ED92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D38C6" w:rsidRPr="00BD38C6" w14:paraId="5F915C59" w14:textId="77777777" w:rsidTr="00754430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FEBADE1" w14:textId="247F3C71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2+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F7A7657" w14:textId="387EA78F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3+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481ACD22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473C6FFC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74A10031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120</w:t>
            </w:r>
          </w:p>
        </w:tc>
      </w:tr>
      <w:tr w:rsidR="00BD38C6" w:rsidRPr="00BD38C6" w14:paraId="48245336" w14:textId="77777777" w:rsidTr="00754430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690A89B" w14:textId="7F9DA6D0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1+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6A14030" w14:textId="7AF84E69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2+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3285146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3CC2AA1F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≥128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0529E1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D38C6" w:rsidRPr="00BD38C6" w14:paraId="745C93CB" w14:textId="77777777" w:rsidTr="007315DC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4991A7B" w14:textId="46CD2B39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4+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099AEAE" w14:textId="433607CD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9+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52CF4CC9" w14:textId="41F33FE1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-6</w:t>
            </w:r>
            <w:r w:rsidRPr="00654BC0">
              <w:rPr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75C1935B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1E3F102F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BD38C6" w:rsidRPr="00BD38C6" w14:paraId="4F9FEEC6" w14:textId="77777777" w:rsidTr="007315DC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E9EBFD8" w14:textId="508056A4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3+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B3286ED" w14:textId="27F36DB4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4+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6C6F1A8C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7D5A4EA3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C87C512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D38C6" w:rsidRPr="00BD38C6" w14:paraId="0D4ED6A6" w14:textId="77777777" w:rsidTr="007315DC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597F45A" w14:textId="4803616D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3+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185F30A" w14:textId="34E9D459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4+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3AC9B860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67B30A5F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5AA1D3FF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120</w:t>
            </w:r>
          </w:p>
        </w:tc>
      </w:tr>
      <w:tr w:rsidR="00BD38C6" w:rsidRPr="00BD38C6" w14:paraId="79B05369" w14:textId="77777777" w:rsidTr="007315DC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D5F32" w14:textId="2E4E3F1E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1+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9C02D" w14:textId="218A551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2+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9E7555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B0828CE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≥128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3122207" w14:textId="77777777" w:rsidR="00BD38C6" w:rsidRPr="00BD38C6" w:rsidRDefault="00BD38C6" w:rsidP="00BD38C6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7BF03BBB" w14:textId="77777777" w:rsidR="00BD38C6" w:rsidRDefault="00BD38C6" w:rsidP="00B91920"/>
    <w:p w14:paraId="468F10B2" w14:textId="7E8E7620" w:rsidR="000B7392" w:rsidRDefault="00837AD7" w:rsidP="000B7392">
      <w:pPr>
        <w:pStyle w:val="Caption"/>
        <w:keepNext/>
      </w:pPr>
      <w:r w:rsidRPr="00837AD7">
        <w:rPr>
          <w:u w:val="single"/>
        </w:rPr>
        <w:t>Proposal 12</w:t>
      </w:r>
      <w:r>
        <w:t>:</w:t>
      </w:r>
      <w:r w:rsidR="000B7392">
        <w:t xml:space="preserve"> </w:t>
      </w:r>
      <w:r w:rsidR="00892E6D" w:rsidRPr="00892E6D">
        <w:rPr>
          <w:b w:val="0"/>
          <w:bCs/>
        </w:rPr>
        <w:t xml:space="preserve">Define 4-sample </w:t>
      </w:r>
      <w:r w:rsidR="000B7392" w:rsidRPr="00892E6D">
        <w:rPr>
          <w:b w:val="0"/>
          <w:bCs/>
        </w:rPr>
        <w:t>UE Rx-Tx time difference measurement accuracy in FR2 for fading channel</w:t>
      </w:r>
      <w:r w:rsidR="00892E6D" w:rsidRPr="00892E6D">
        <w:rPr>
          <w:b w:val="0"/>
          <w:bCs/>
        </w:rPr>
        <w:t xml:space="preserve"> as:</w:t>
      </w:r>
    </w:p>
    <w:tbl>
      <w:tblPr>
        <w:tblW w:w="9554" w:type="dxa"/>
        <w:jc w:val="center"/>
        <w:tblLayout w:type="fixed"/>
        <w:tblLook w:val="04A0" w:firstRow="1" w:lastRow="0" w:firstColumn="1" w:lastColumn="0" w:noHBand="0" w:noVBand="1"/>
      </w:tblPr>
      <w:tblGrid>
        <w:gridCol w:w="2111"/>
        <w:gridCol w:w="2113"/>
        <w:gridCol w:w="1686"/>
        <w:gridCol w:w="2245"/>
        <w:gridCol w:w="1399"/>
      </w:tblGrid>
      <w:tr w:rsidR="00E42ABF" w:rsidRPr="000B7392" w14:paraId="0A2D5BE3" w14:textId="77777777" w:rsidTr="00E42ABF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88F468D" w14:textId="0260A422" w:rsidR="00E42ABF" w:rsidRPr="000B7392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0B7392">
              <w:rPr>
                <w:b/>
                <w:bCs/>
                <w:sz w:val="20"/>
                <w:szCs w:val="20"/>
              </w:rPr>
              <w:t>3 PFLs (T</w:t>
            </w:r>
            <w:r w:rsidRPr="000B7392">
              <w:rPr>
                <w:b/>
                <w:bCs/>
                <w:sz w:val="20"/>
                <w:szCs w:val="20"/>
                <w:vertAlign w:val="subscript"/>
              </w:rPr>
              <w:t>c</w:t>
            </w:r>
            <w:r w:rsidRPr="000B739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B92646B" w14:textId="508558C9" w:rsidR="00E42ABF" w:rsidRPr="000B7392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0B7392">
              <w:rPr>
                <w:b/>
                <w:bCs/>
                <w:sz w:val="20"/>
                <w:szCs w:val="20"/>
              </w:rPr>
              <w:t>2 PFLs (T</w:t>
            </w:r>
            <w:r w:rsidRPr="000B7392">
              <w:rPr>
                <w:b/>
                <w:bCs/>
                <w:sz w:val="20"/>
                <w:szCs w:val="20"/>
                <w:vertAlign w:val="subscript"/>
              </w:rPr>
              <w:t>c</w:t>
            </w:r>
            <w:r w:rsidRPr="000B739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86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0A232482" w14:textId="26ABE5D9" w:rsidR="00E42ABF" w:rsidRPr="000B7392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0B7392">
              <w:rPr>
                <w:b/>
                <w:bCs/>
                <w:sz w:val="20"/>
                <w:szCs w:val="20"/>
              </w:rPr>
              <w:t>SINR</w:t>
            </w: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13C3538" w14:textId="2B9D839C" w:rsidR="00E42ABF" w:rsidRPr="000B7392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0B7392">
              <w:rPr>
                <w:b/>
                <w:bCs/>
                <w:sz w:val="20"/>
                <w:szCs w:val="20"/>
              </w:rPr>
              <w:t>PRS bandwidth per PFL (PRBS)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DD25C56" w14:textId="54CEBFFA" w:rsidR="00E42ABF" w:rsidRPr="000B7392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0B7392">
              <w:rPr>
                <w:b/>
                <w:bCs/>
                <w:sz w:val="20"/>
                <w:szCs w:val="20"/>
              </w:rPr>
              <w:t>SCS (kHz)</w:t>
            </w:r>
          </w:p>
        </w:tc>
      </w:tr>
      <w:tr w:rsidR="00E42ABF" w:rsidRPr="000B7392" w14:paraId="54B0FBC6" w14:textId="77777777" w:rsidTr="00E42ABF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83FAD59" w14:textId="1054C5D2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35+</w:t>
            </w:r>
            <w:r w:rsidR="000B7392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DE9E67A" w14:textId="6A5B4B19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55+</w:t>
            </w:r>
            <w:r w:rsidR="000B7392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713BCA88" w14:textId="62C74722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-3</w:t>
            </w:r>
            <w:r w:rsidR="000B7392" w:rsidRPr="000B7392">
              <w:rPr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1DD5B90C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2B28BB95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E42ABF" w:rsidRPr="000B7392" w14:paraId="0897D80B" w14:textId="77777777" w:rsidTr="00E42ABF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4B7C10F" w14:textId="48749520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38+</w:t>
            </w:r>
            <w:r w:rsidR="000B7392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8762608" w14:textId="2E02E6C0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35+</w:t>
            </w:r>
            <w:r w:rsidR="000B7392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279DC29F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6A400CB3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6341F0C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42ABF" w:rsidRPr="000B7392" w14:paraId="22115ADC" w14:textId="77777777" w:rsidTr="00E42ABF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447D8D1" w14:textId="03DCD7F2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40+</w:t>
            </w:r>
            <w:r w:rsidR="000B7392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35593F5" w14:textId="3E6A0416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44+</w:t>
            </w:r>
            <w:r w:rsidR="000B7392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5519E329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5D2C8ED5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117073A6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120</w:t>
            </w:r>
          </w:p>
        </w:tc>
      </w:tr>
      <w:tr w:rsidR="00E42ABF" w:rsidRPr="000B7392" w14:paraId="0C8A8FD3" w14:textId="77777777" w:rsidTr="00E42ABF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ED75C34" w14:textId="1488F6C8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42+</w:t>
            </w:r>
            <w:r w:rsidR="000B7392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6F8E5CB" w14:textId="191BAB2D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43+</w:t>
            </w:r>
            <w:r w:rsidR="000B7392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59491B6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6FA6BB6C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≥128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A7102F0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42ABF" w:rsidRPr="000B7392" w14:paraId="0A2355D1" w14:textId="77777777" w:rsidTr="001575A8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ABC54F0" w14:textId="110591C5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40+</w:t>
            </w:r>
            <w:r w:rsidR="000B7392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613595F" w14:textId="6818B0B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69+</w:t>
            </w:r>
            <w:r w:rsidR="000B7392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0F5877B8" w14:textId="4412F3B1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-13</w:t>
            </w:r>
            <w:r w:rsidR="000B7392" w:rsidRPr="000B7392">
              <w:rPr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4FF57807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170A8880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E42ABF" w:rsidRPr="000B7392" w14:paraId="7310FA10" w14:textId="77777777" w:rsidTr="001575A8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89FF910" w14:textId="3BCF12AA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40+</w:t>
            </w:r>
            <w:r w:rsidR="000B7392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C228EE2" w14:textId="6AE25808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43+</w:t>
            </w:r>
            <w:r w:rsidR="000B7392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54D07D85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5D6C3619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B6454AC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42ABF" w:rsidRPr="000B7392" w14:paraId="32B6FD71" w14:textId="77777777" w:rsidTr="001575A8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D561EC3" w14:textId="3444DEED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45+</w:t>
            </w:r>
            <w:r w:rsidR="000B7392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BE70EB6" w14:textId="2D9CFEF5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54+</w:t>
            </w:r>
            <w:r w:rsidR="000B7392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0A2C16F1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5878BF37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2B4C8C81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120</w:t>
            </w:r>
          </w:p>
        </w:tc>
      </w:tr>
      <w:tr w:rsidR="00E42ABF" w:rsidRPr="000B7392" w14:paraId="3E90787C" w14:textId="77777777" w:rsidTr="001575A8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5A3F4" w14:textId="0CF400B6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51+</w:t>
            </w:r>
            <w:r w:rsidR="000B7392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FA18F" w14:textId="37278E69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47+</w:t>
            </w:r>
            <w:r w:rsidR="000B7392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EB59D3A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5D8F57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≥128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50CB35" w14:textId="77777777" w:rsidR="00E42ABF" w:rsidRPr="00E42ABF" w:rsidRDefault="00E42ABF" w:rsidP="00E42ABF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235D11CF" w14:textId="2DF39EC8" w:rsidR="00953910" w:rsidRDefault="006B118F" w:rsidP="006B118F">
      <w:pPr>
        <w:pStyle w:val="Heading1"/>
      </w:pPr>
      <w:r>
        <w:t>Summary</w:t>
      </w:r>
    </w:p>
    <w:p w14:paraId="10C9FD94" w14:textId="1BF32CC3" w:rsidR="006B118F" w:rsidRDefault="006B118F" w:rsidP="006B118F">
      <w:pPr>
        <w:rPr>
          <w:lang w:val="en-GB"/>
        </w:rPr>
      </w:pPr>
      <w:r>
        <w:rPr>
          <w:lang w:val="en-GB"/>
        </w:rPr>
        <w:t xml:space="preserve">The following proposals are made </w:t>
      </w:r>
      <w:r w:rsidR="00265A36">
        <w:rPr>
          <w:lang w:val="en-GB"/>
        </w:rPr>
        <w:t>to define</w:t>
      </w:r>
      <w:r>
        <w:rPr>
          <w:lang w:val="en-GB"/>
        </w:rPr>
        <w:t xml:space="preserve"> accuracy requirement for RSTD and UE Rx-Tx measurement performed by UE by aggregating PRS resources from multiple PFLs:</w:t>
      </w:r>
    </w:p>
    <w:p w14:paraId="309E56DE" w14:textId="77777777" w:rsidR="00265A36" w:rsidRPr="006346CF" w:rsidRDefault="00265A36" w:rsidP="00265A36">
      <w:pPr>
        <w:rPr>
          <w:sz w:val="22"/>
          <w:szCs w:val="22"/>
        </w:rPr>
      </w:pPr>
      <w:r w:rsidRPr="00E36C24">
        <w:rPr>
          <w:b/>
          <w:u w:val="single"/>
        </w:rPr>
        <w:t>Proposal 1</w:t>
      </w:r>
      <w:r w:rsidRPr="00E36C24">
        <w:rPr>
          <w:bCs/>
        </w:rPr>
        <w:t>:</w:t>
      </w:r>
      <w:r>
        <w:rPr>
          <w:b/>
        </w:rPr>
        <w:t xml:space="preserve"> </w:t>
      </w:r>
      <w:r w:rsidRPr="00277616">
        <w:rPr>
          <w:bCs/>
        </w:rPr>
        <w:t>Define</w:t>
      </w:r>
      <w:r>
        <w:rPr>
          <w:b/>
        </w:rPr>
        <w:t xml:space="preserve"> </w:t>
      </w:r>
      <w:r w:rsidRPr="007E7052">
        <w:t>4-sample</w:t>
      </w:r>
      <w:r w:rsidRPr="006346CF">
        <w:rPr>
          <w:sz w:val="22"/>
          <w:szCs w:val="22"/>
        </w:rPr>
        <w:t xml:space="preserve"> RSTD absolute accuracy in FR1 for AWGN channel</w:t>
      </w:r>
      <w:r>
        <w:rPr>
          <w:sz w:val="22"/>
          <w:szCs w:val="22"/>
        </w:rPr>
        <w:t xml:space="preserve"> 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993"/>
        <w:gridCol w:w="2405"/>
        <w:gridCol w:w="1275"/>
        <w:gridCol w:w="2552"/>
      </w:tblGrid>
      <w:tr w:rsidR="00265A36" w:rsidRPr="006346CF" w14:paraId="795315F9" w14:textId="77777777" w:rsidTr="005E237A">
        <w:trPr>
          <w:trHeight w:val="5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774376" w14:textId="77777777" w:rsidR="00265A36" w:rsidRPr="006346CF" w:rsidRDefault="00265A36" w:rsidP="005E237A">
            <w:pPr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3 PFLs (T</w:t>
            </w:r>
            <w:r w:rsidRPr="006346CF">
              <w:rPr>
                <w:b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B63E448" w14:textId="77777777" w:rsidR="00265A36" w:rsidRPr="006346CF" w:rsidRDefault="00265A36" w:rsidP="005E237A">
            <w:pPr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2 PFLs (T</w:t>
            </w:r>
            <w:r w:rsidRPr="006346CF">
              <w:rPr>
                <w:b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394C8A" w14:textId="77777777" w:rsidR="00265A36" w:rsidRPr="006346CF" w:rsidRDefault="00265A36" w:rsidP="005E237A">
            <w:pPr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SINR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B3A0E51" w14:textId="77777777" w:rsidR="00265A36" w:rsidRPr="006346CF" w:rsidRDefault="00265A36" w:rsidP="005E237A">
            <w:pPr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SCS (kHz)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D441E81" w14:textId="77777777" w:rsidR="00265A36" w:rsidRPr="006346CF" w:rsidRDefault="00265A36" w:rsidP="005E237A">
            <w:pPr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PRS bandwidth per PFL (PRBS)</w:t>
            </w:r>
          </w:p>
        </w:tc>
      </w:tr>
      <w:tr w:rsidR="00265A36" w:rsidRPr="006346CF" w14:paraId="6C96AC58" w14:textId="77777777" w:rsidTr="005E237A">
        <w:trPr>
          <w:trHeight w:val="5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EECDE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3751BA6B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569766F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 xml:space="preserve">(PRS </w:t>
            </w:r>
            <w:proofErr w:type="spellStart"/>
            <w:r w:rsidRPr="00953910">
              <w:rPr>
                <w:b/>
                <w:sz w:val="22"/>
                <w:szCs w:val="22"/>
              </w:rPr>
              <w:t>Ês</w:t>
            </w:r>
            <w:proofErr w:type="spellEnd"/>
            <w:r w:rsidRPr="00953910">
              <w:rPr>
                <w:b/>
                <w:sz w:val="22"/>
                <w:szCs w:val="22"/>
              </w:rPr>
              <w:t>/</w:t>
            </w:r>
            <w:proofErr w:type="spellStart"/>
            <w:proofErr w:type="gramStart"/>
            <w:r w:rsidRPr="00953910">
              <w:rPr>
                <w:b/>
                <w:sz w:val="22"/>
                <w:szCs w:val="22"/>
              </w:rPr>
              <w:t>Iot</w:t>
            </w:r>
            <w:proofErr w:type="spellEnd"/>
            <w:r w:rsidRPr="00953910">
              <w:rPr>
                <w:b/>
                <w:sz w:val="22"/>
                <w:szCs w:val="22"/>
              </w:rPr>
              <w:t>)</w:t>
            </w:r>
            <w:r w:rsidRPr="00953910">
              <w:rPr>
                <w:b/>
                <w:sz w:val="22"/>
                <w:szCs w:val="22"/>
                <w:vertAlign w:val="subscript"/>
              </w:rPr>
              <w:t>ref</w:t>
            </w:r>
            <w:proofErr w:type="gramEnd"/>
            <w:r w:rsidRPr="00953910">
              <w:rPr>
                <w:b/>
                <w:sz w:val="22"/>
                <w:szCs w:val="22"/>
                <w:vertAlign w:val="subscript"/>
              </w:rPr>
              <w:t xml:space="preserve"> </w:t>
            </w:r>
            <w:r w:rsidRPr="00953910">
              <w:rPr>
                <w:b/>
                <w:sz w:val="22"/>
                <w:szCs w:val="22"/>
              </w:rPr>
              <w:t>≥-6dB</w:t>
            </w:r>
          </w:p>
          <w:p w14:paraId="49F158D0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</w:p>
          <w:p w14:paraId="4AE91142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 xml:space="preserve"> (PRS </w:t>
            </w:r>
            <w:proofErr w:type="spellStart"/>
            <w:r w:rsidRPr="00953910">
              <w:rPr>
                <w:b/>
                <w:sz w:val="22"/>
                <w:szCs w:val="22"/>
              </w:rPr>
              <w:t>Ês</w:t>
            </w:r>
            <w:proofErr w:type="spellEnd"/>
            <w:r w:rsidRPr="00953910">
              <w:rPr>
                <w:b/>
                <w:sz w:val="22"/>
                <w:szCs w:val="22"/>
              </w:rPr>
              <w:t>/</w:t>
            </w:r>
            <w:proofErr w:type="spellStart"/>
            <w:proofErr w:type="gramStart"/>
            <w:r w:rsidRPr="00953910">
              <w:rPr>
                <w:b/>
                <w:sz w:val="22"/>
                <w:szCs w:val="22"/>
              </w:rPr>
              <w:t>Iot</w:t>
            </w:r>
            <w:proofErr w:type="spellEnd"/>
            <w:r w:rsidRPr="00953910">
              <w:rPr>
                <w:b/>
                <w:sz w:val="22"/>
                <w:szCs w:val="22"/>
              </w:rPr>
              <w:t>)</w:t>
            </w:r>
            <w:proofErr w:type="spellStart"/>
            <w:r w:rsidRPr="00953910">
              <w:rPr>
                <w:b/>
                <w:i/>
                <w:sz w:val="22"/>
                <w:szCs w:val="22"/>
                <w:vertAlign w:val="subscript"/>
              </w:rPr>
              <w:t>i</w:t>
            </w:r>
            <w:proofErr w:type="spellEnd"/>
            <w:proofErr w:type="gramEnd"/>
            <w:r w:rsidRPr="00953910">
              <w:rPr>
                <w:b/>
                <w:sz w:val="22"/>
                <w:szCs w:val="22"/>
              </w:rPr>
              <w:t xml:space="preserve"> ≥-13dB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A47E7D1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lastRenderedPageBreak/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3952AC5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≥ 104</w:t>
            </w:r>
          </w:p>
        </w:tc>
      </w:tr>
      <w:tr w:rsidR="00265A36" w:rsidRPr="006346CF" w14:paraId="19D73228" w14:textId="77777777" w:rsidTr="005E237A">
        <w:trPr>
          <w:trHeight w:val="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5E9192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6037392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4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D75604F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4AFCA059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 xml:space="preserve">30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8A05484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≥ 132</w:t>
            </w:r>
          </w:p>
        </w:tc>
      </w:tr>
      <w:tr w:rsidR="00265A36" w:rsidRPr="006346CF" w14:paraId="3B61828E" w14:textId="77777777" w:rsidTr="005E237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F914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5839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4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7684206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9A650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E2581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272</w:t>
            </w:r>
          </w:p>
        </w:tc>
      </w:tr>
      <w:tr w:rsidR="00265A36" w:rsidRPr="006346CF" w14:paraId="2C19E4BE" w14:textId="77777777" w:rsidTr="005E237A">
        <w:trPr>
          <w:trHeight w:val="23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A605F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2AFEDBC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4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2401B3D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0061DA1E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44F9540A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≥ 64</w:t>
            </w:r>
          </w:p>
        </w:tc>
      </w:tr>
      <w:tr w:rsidR="00265A36" w:rsidRPr="006346CF" w14:paraId="57FE5FF8" w14:textId="77777777" w:rsidTr="005E237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1E78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CC70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4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E5A4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B8F48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9AAA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132</w:t>
            </w:r>
          </w:p>
        </w:tc>
      </w:tr>
    </w:tbl>
    <w:p w14:paraId="54B4A2BB" w14:textId="77777777" w:rsidR="00265A36" w:rsidRPr="006346CF" w:rsidRDefault="00265A36" w:rsidP="00265A36">
      <w:pPr>
        <w:rPr>
          <w:b/>
          <w:sz w:val="22"/>
          <w:szCs w:val="22"/>
        </w:rPr>
      </w:pPr>
    </w:p>
    <w:p w14:paraId="30D3C084" w14:textId="77777777" w:rsidR="00265A36" w:rsidRPr="006346CF" w:rsidRDefault="00265A36" w:rsidP="00265A36">
      <w:pPr>
        <w:pStyle w:val="Caption"/>
        <w:keepNext/>
        <w:rPr>
          <w:sz w:val="22"/>
          <w:szCs w:val="22"/>
        </w:rPr>
      </w:pPr>
      <w:r w:rsidRPr="00A56810">
        <w:rPr>
          <w:sz w:val="22"/>
          <w:szCs w:val="22"/>
          <w:u w:val="single"/>
        </w:rPr>
        <w:t>Proposal 2</w:t>
      </w:r>
      <w:r w:rsidRPr="00A56810">
        <w:rPr>
          <w:b w:val="0"/>
          <w:bCs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2F784B">
        <w:rPr>
          <w:b w:val="0"/>
          <w:bCs/>
          <w:sz w:val="22"/>
          <w:szCs w:val="22"/>
        </w:rPr>
        <w:t xml:space="preserve">Define </w:t>
      </w:r>
      <w:r w:rsidRPr="007E7052">
        <w:rPr>
          <w:b w:val="0"/>
          <w:bCs/>
          <w:sz w:val="22"/>
          <w:szCs w:val="22"/>
        </w:rPr>
        <w:t xml:space="preserve">4-sample </w:t>
      </w:r>
      <w:r w:rsidRPr="002F784B">
        <w:rPr>
          <w:b w:val="0"/>
          <w:bCs/>
          <w:sz w:val="22"/>
          <w:szCs w:val="22"/>
        </w:rPr>
        <w:t>RSTD absolute accuracy in FR2 for AWGN channel 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993"/>
        <w:gridCol w:w="2688"/>
        <w:gridCol w:w="992"/>
        <w:gridCol w:w="2552"/>
      </w:tblGrid>
      <w:tr w:rsidR="00265A36" w:rsidRPr="006346CF" w14:paraId="089A9A7D" w14:textId="77777777" w:rsidTr="005E237A">
        <w:trPr>
          <w:trHeight w:val="5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D66F6" w14:textId="77777777" w:rsidR="00265A36" w:rsidRPr="006346CF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3 PFLs (T</w:t>
            </w:r>
            <w:r w:rsidRPr="006346CF">
              <w:rPr>
                <w:b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B3D17F" w14:textId="77777777" w:rsidR="00265A36" w:rsidRPr="006346CF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2 PFLs (T</w:t>
            </w:r>
            <w:r w:rsidRPr="006346CF">
              <w:rPr>
                <w:b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278BEB7" w14:textId="77777777" w:rsidR="00265A36" w:rsidRPr="006346CF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SINR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395A8F" w14:textId="77777777" w:rsidR="00265A36" w:rsidRPr="006346CF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SCS (kHz)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53DEE4" w14:textId="77777777" w:rsidR="00265A36" w:rsidRPr="006346CF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PRS bandwidth per PFL (PRBS)</w:t>
            </w:r>
          </w:p>
        </w:tc>
      </w:tr>
      <w:tr w:rsidR="00265A36" w:rsidRPr="006346CF" w14:paraId="53617DA3" w14:textId="77777777" w:rsidTr="005E237A">
        <w:trPr>
          <w:trHeight w:val="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254FBB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87073C0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68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3D157D25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 xml:space="preserve">(PRS </w:t>
            </w:r>
            <w:proofErr w:type="spellStart"/>
            <w:r w:rsidRPr="00953910">
              <w:rPr>
                <w:b/>
                <w:sz w:val="22"/>
                <w:szCs w:val="22"/>
              </w:rPr>
              <w:t>Ês</w:t>
            </w:r>
            <w:proofErr w:type="spellEnd"/>
            <w:r w:rsidRPr="00953910">
              <w:rPr>
                <w:b/>
                <w:sz w:val="22"/>
                <w:szCs w:val="22"/>
              </w:rPr>
              <w:t>/</w:t>
            </w:r>
            <w:proofErr w:type="spellStart"/>
            <w:proofErr w:type="gramStart"/>
            <w:r w:rsidRPr="00953910">
              <w:rPr>
                <w:b/>
                <w:sz w:val="22"/>
                <w:szCs w:val="22"/>
              </w:rPr>
              <w:t>Iot</w:t>
            </w:r>
            <w:proofErr w:type="spellEnd"/>
            <w:r w:rsidRPr="00953910">
              <w:rPr>
                <w:b/>
                <w:sz w:val="22"/>
                <w:szCs w:val="22"/>
              </w:rPr>
              <w:t>)</w:t>
            </w:r>
            <w:r w:rsidRPr="00953910">
              <w:rPr>
                <w:b/>
                <w:sz w:val="22"/>
                <w:szCs w:val="22"/>
                <w:vertAlign w:val="subscript"/>
              </w:rPr>
              <w:t>ref</w:t>
            </w:r>
            <w:proofErr w:type="gramEnd"/>
            <w:r w:rsidRPr="00953910">
              <w:rPr>
                <w:b/>
                <w:sz w:val="22"/>
                <w:szCs w:val="22"/>
                <w:vertAlign w:val="subscript"/>
              </w:rPr>
              <w:t xml:space="preserve"> </w:t>
            </w:r>
            <w:r w:rsidRPr="00953910">
              <w:rPr>
                <w:b/>
                <w:sz w:val="22"/>
                <w:szCs w:val="22"/>
              </w:rPr>
              <w:t>≥-6dB</w:t>
            </w:r>
          </w:p>
          <w:p w14:paraId="7C6EB999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</w:p>
          <w:p w14:paraId="3ED31586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 xml:space="preserve"> (PRS </w:t>
            </w:r>
            <w:proofErr w:type="spellStart"/>
            <w:r w:rsidRPr="00953910">
              <w:rPr>
                <w:b/>
                <w:sz w:val="22"/>
                <w:szCs w:val="22"/>
              </w:rPr>
              <w:t>Ês</w:t>
            </w:r>
            <w:proofErr w:type="spellEnd"/>
            <w:r w:rsidRPr="00953910">
              <w:rPr>
                <w:b/>
                <w:sz w:val="22"/>
                <w:szCs w:val="22"/>
              </w:rPr>
              <w:t>/</w:t>
            </w:r>
            <w:proofErr w:type="spellStart"/>
            <w:proofErr w:type="gramStart"/>
            <w:r w:rsidRPr="00953910">
              <w:rPr>
                <w:b/>
                <w:sz w:val="22"/>
                <w:szCs w:val="22"/>
              </w:rPr>
              <w:t>Iot</w:t>
            </w:r>
            <w:proofErr w:type="spellEnd"/>
            <w:r w:rsidRPr="00953910">
              <w:rPr>
                <w:b/>
                <w:sz w:val="22"/>
                <w:szCs w:val="22"/>
              </w:rPr>
              <w:t>)</w:t>
            </w:r>
            <w:proofErr w:type="spellStart"/>
            <w:r w:rsidRPr="00953910">
              <w:rPr>
                <w:b/>
                <w:i/>
                <w:sz w:val="22"/>
                <w:szCs w:val="22"/>
                <w:vertAlign w:val="subscript"/>
              </w:rPr>
              <w:t>i</w:t>
            </w:r>
            <w:proofErr w:type="spellEnd"/>
            <w:proofErr w:type="gramEnd"/>
            <w:r w:rsidRPr="00953910">
              <w:rPr>
                <w:b/>
                <w:sz w:val="22"/>
                <w:szCs w:val="22"/>
              </w:rPr>
              <w:t xml:space="preserve"> ≥-13dB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42ED8195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60</w:t>
            </w:r>
            <w:r w:rsidRPr="0095391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C910B0B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 xml:space="preserve">≥ </w:t>
            </w:r>
            <w:r w:rsidRPr="006346CF">
              <w:rPr>
                <w:b/>
                <w:sz w:val="22"/>
                <w:szCs w:val="22"/>
              </w:rPr>
              <w:t>64</w:t>
            </w:r>
          </w:p>
        </w:tc>
      </w:tr>
      <w:tr w:rsidR="00265A36" w:rsidRPr="006346CF" w14:paraId="434B288B" w14:textId="77777777" w:rsidTr="005E237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AB7B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82A6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68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FC8E288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77F81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5AB2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 xml:space="preserve">≥ </w:t>
            </w:r>
            <w:r w:rsidRPr="006346CF">
              <w:rPr>
                <w:b/>
                <w:sz w:val="22"/>
                <w:szCs w:val="22"/>
              </w:rPr>
              <w:t>132</w:t>
            </w:r>
          </w:p>
        </w:tc>
      </w:tr>
      <w:tr w:rsidR="00265A36" w:rsidRPr="006346CF" w14:paraId="1AD57BF2" w14:textId="77777777" w:rsidTr="005E237A">
        <w:trPr>
          <w:trHeight w:val="23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5F3A15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1440C73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68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A9E62EE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3946256B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316555C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>≥ 64</w:t>
            </w:r>
          </w:p>
        </w:tc>
      </w:tr>
      <w:tr w:rsidR="00265A36" w:rsidRPr="006346CF" w14:paraId="02F311A6" w14:textId="77777777" w:rsidTr="005E237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0BE5F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F29E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6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F6266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EDC71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986C" w14:textId="77777777" w:rsidR="00265A36" w:rsidRPr="00953910" w:rsidRDefault="00265A36" w:rsidP="005E237A">
            <w:pPr>
              <w:spacing w:before="0" w:beforeAutospacing="0"/>
              <w:rPr>
                <w:b/>
                <w:sz w:val="22"/>
                <w:szCs w:val="22"/>
              </w:rPr>
            </w:pPr>
            <w:r w:rsidRPr="00953910">
              <w:rPr>
                <w:b/>
                <w:sz w:val="22"/>
                <w:szCs w:val="22"/>
              </w:rPr>
              <w:t xml:space="preserve">≥ </w:t>
            </w:r>
            <w:r w:rsidRPr="006346CF">
              <w:rPr>
                <w:b/>
                <w:sz w:val="22"/>
                <w:szCs w:val="22"/>
              </w:rPr>
              <w:t>128</w:t>
            </w:r>
          </w:p>
        </w:tc>
      </w:tr>
    </w:tbl>
    <w:p w14:paraId="41F8D070" w14:textId="77777777" w:rsidR="00265A36" w:rsidRPr="00953910" w:rsidRDefault="00265A36" w:rsidP="00265A36">
      <w:pPr>
        <w:spacing w:before="0"/>
        <w:rPr>
          <w:b/>
          <w:sz w:val="22"/>
          <w:szCs w:val="22"/>
        </w:rPr>
      </w:pPr>
    </w:p>
    <w:p w14:paraId="01612150" w14:textId="77777777" w:rsidR="00265A36" w:rsidRPr="00C76AE7" w:rsidRDefault="00265A36" w:rsidP="00265A36">
      <w:pPr>
        <w:pStyle w:val="Caption"/>
        <w:keepNext/>
        <w:rPr>
          <w:b w:val="0"/>
          <w:bCs/>
          <w:sz w:val="22"/>
          <w:szCs w:val="22"/>
        </w:rPr>
      </w:pPr>
      <w:r w:rsidRPr="00C76AE7">
        <w:rPr>
          <w:sz w:val="22"/>
          <w:szCs w:val="22"/>
          <w:u w:val="single"/>
        </w:rPr>
        <w:t>Proposal 3</w:t>
      </w:r>
      <w:r>
        <w:rPr>
          <w:b w:val="0"/>
          <w:bCs/>
          <w:sz w:val="22"/>
          <w:szCs w:val="22"/>
        </w:rPr>
        <w:t>:</w:t>
      </w:r>
      <w:r w:rsidRPr="006346CF">
        <w:rPr>
          <w:sz w:val="22"/>
          <w:szCs w:val="22"/>
        </w:rPr>
        <w:t xml:space="preserve"> </w:t>
      </w:r>
      <w:r w:rsidRPr="00C76AE7">
        <w:rPr>
          <w:b w:val="0"/>
          <w:bCs/>
          <w:sz w:val="22"/>
          <w:szCs w:val="22"/>
        </w:rPr>
        <w:t xml:space="preserve">Define </w:t>
      </w:r>
      <w:r w:rsidRPr="007E7052">
        <w:rPr>
          <w:b w:val="0"/>
          <w:bCs/>
          <w:sz w:val="22"/>
          <w:szCs w:val="22"/>
        </w:rPr>
        <w:t xml:space="preserve">4-sample </w:t>
      </w:r>
      <w:r w:rsidRPr="00C76AE7">
        <w:rPr>
          <w:b w:val="0"/>
          <w:bCs/>
          <w:sz w:val="22"/>
          <w:szCs w:val="22"/>
        </w:rPr>
        <w:t>RSTD absolute accuracy in FR1 for fading channel</w:t>
      </w:r>
      <w:r>
        <w:rPr>
          <w:b w:val="0"/>
          <w:bCs/>
          <w:sz w:val="22"/>
          <w:szCs w:val="22"/>
        </w:rPr>
        <w:t xml:space="preserve"> as: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1293"/>
        <w:gridCol w:w="2562"/>
        <w:gridCol w:w="1285"/>
        <w:gridCol w:w="3309"/>
      </w:tblGrid>
      <w:tr w:rsidR="00265A36" w:rsidRPr="006346CF" w14:paraId="3B287E1A" w14:textId="77777777" w:rsidTr="005E23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B569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3 PFLs (T</w:t>
            </w:r>
            <w:r w:rsidRPr="006346CF">
              <w:rPr>
                <w:b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72B3B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2 PFLs (T</w:t>
            </w:r>
            <w:r w:rsidRPr="006346CF">
              <w:rPr>
                <w:b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6122A40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SINR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B90BC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C5652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PRS bandwidth per PFL (PRBS)</w:t>
            </w:r>
          </w:p>
        </w:tc>
      </w:tr>
      <w:tr w:rsidR="00265A36" w:rsidRPr="006346CF" w14:paraId="51FA6E21" w14:textId="77777777" w:rsidTr="005E23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7E05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3FBC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336F8CB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 xml:space="preserve">(PRS </w:t>
            </w:r>
            <w:proofErr w:type="spellStart"/>
            <w:r w:rsidRPr="003C63AD">
              <w:rPr>
                <w:rFonts w:eastAsia="SimSun"/>
                <w:b/>
                <w:bCs/>
                <w:sz w:val="22"/>
                <w:szCs w:val="22"/>
              </w:rPr>
              <w:t>Ês</w:t>
            </w:r>
            <w:proofErr w:type="spellEnd"/>
            <w:r w:rsidRPr="003C63AD">
              <w:rPr>
                <w:rFonts w:eastAsia="SimSun"/>
                <w:b/>
                <w:bCs/>
                <w:sz w:val="22"/>
                <w:szCs w:val="22"/>
              </w:rPr>
              <w:t>/</w:t>
            </w:r>
            <w:proofErr w:type="spellStart"/>
            <w:proofErr w:type="gramStart"/>
            <w:r w:rsidRPr="003C63AD">
              <w:rPr>
                <w:rFonts w:eastAsia="SimSun"/>
                <w:b/>
                <w:bCs/>
                <w:sz w:val="22"/>
                <w:szCs w:val="22"/>
              </w:rPr>
              <w:t>Iot</w:t>
            </w:r>
            <w:proofErr w:type="spellEnd"/>
            <w:r w:rsidRPr="003C63AD">
              <w:rPr>
                <w:rFonts w:eastAsia="SimSun"/>
                <w:b/>
                <w:bCs/>
                <w:sz w:val="22"/>
                <w:szCs w:val="22"/>
              </w:rPr>
              <w:t>)</w:t>
            </w:r>
            <w:r w:rsidRPr="003C63AD">
              <w:rPr>
                <w:rFonts w:eastAsia="SimSun"/>
                <w:b/>
                <w:bCs/>
                <w:sz w:val="22"/>
                <w:szCs w:val="22"/>
                <w:vertAlign w:val="subscript"/>
              </w:rPr>
              <w:t>ref</w:t>
            </w:r>
            <w:proofErr w:type="gramEnd"/>
            <w:r w:rsidRPr="003C63AD">
              <w:rPr>
                <w:rFonts w:eastAsia="SimSun"/>
                <w:b/>
                <w:bCs/>
                <w:sz w:val="22"/>
                <w:szCs w:val="22"/>
                <w:vertAlign w:val="subscript"/>
              </w:rPr>
              <w:t xml:space="preserve"> </w:t>
            </w:r>
            <w:r w:rsidRPr="003C63AD">
              <w:rPr>
                <w:rFonts w:eastAsia="SimSun"/>
                <w:b/>
                <w:bCs/>
                <w:sz w:val="22"/>
                <w:szCs w:val="22"/>
              </w:rPr>
              <w:t>≥-6dB</w:t>
            </w:r>
          </w:p>
          <w:p w14:paraId="1EF37A5C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</w:p>
          <w:p w14:paraId="7DA9E393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 xml:space="preserve"> (PRS </w:t>
            </w:r>
            <w:proofErr w:type="spellStart"/>
            <w:r w:rsidRPr="003C63AD">
              <w:rPr>
                <w:rFonts w:eastAsia="SimSun"/>
                <w:b/>
                <w:bCs/>
                <w:sz w:val="22"/>
                <w:szCs w:val="22"/>
              </w:rPr>
              <w:t>Ês</w:t>
            </w:r>
            <w:proofErr w:type="spellEnd"/>
            <w:r w:rsidRPr="003C63AD">
              <w:rPr>
                <w:rFonts w:eastAsia="SimSun"/>
                <w:b/>
                <w:bCs/>
                <w:sz w:val="22"/>
                <w:szCs w:val="22"/>
              </w:rPr>
              <w:t>/</w:t>
            </w:r>
            <w:proofErr w:type="spellStart"/>
            <w:proofErr w:type="gramStart"/>
            <w:r w:rsidRPr="003C63AD">
              <w:rPr>
                <w:rFonts w:eastAsia="SimSun"/>
                <w:b/>
                <w:bCs/>
                <w:sz w:val="22"/>
                <w:szCs w:val="22"/>
              </w:rPr>
              <w:t>Iot</w:t>
            </w:r>
            <w:proofErr w:type="spellEnd"/>
            <w:r w:rsidRPr="003C63AD">
              <w:rPr>
                <w:rFonts w:eastAsia="SimSun"/>
                <w:b/>
                <w:bCs/>
                <w:sz w:val="22"/>
                <w:szCs w:val="22"/>
              </w:rPr>
              <w:t>)</w:t>
            </w:r>
            <w:proofErr w:type="spellStart"/>
            <w:r w:rsidRPr="003C63AD">
              <w:rPr>
                <w:rFonts w:eastAsia="SimSun"/>
                <w:b/>
                <w:bCs/>
                <w:i/>
                <w:sz w:val="22"/>
                <w:szCs w:val="22"/>
                <w:vertAlign w:val="subscript"/>
              </w:rPr>
              <w:t>i</w:t>
            </w:r>
            <w:proofErr w:type="spellEnd"/>
            <w:proofErr w:type="gramEnd"/>
            <w:r w:rsidRPr="003C63AD">
              <w:rPr>
                <w:rFonts w:eastAsia="SimSun"/>
                <w:b/>
                <w:bCs/>
                <w:sz w:val="22"/>
                <w:szCs w:val="22"/>
              </w:rPr>
              <w:t xml:space="preserve"> ≥-13dB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7B88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F749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≥ 104</w:t>
            </w:r>
          </w:p>
        </w:tc>
      </w:tr>
      <w:tr w:rsidR="00265A36" w:rsidRPr="006346CF" w14:paraId="47501E59" w14:textId="77777777" w:rsidTr="005E23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D430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F400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5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4AC978A" w14:textId="77777777" w:rsidR="00265A36" w:rsidRPr="003C63AD" w:rsidRDefault="00265A36" w:rsidP="005E237A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4C3E666B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 xml:space="preserve">30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F62F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≥ 132</w:t>
            </w:r>
          </w:p>
        </w:tc>
      </w:tr>
      <w:tr w:rsidR="00265A36" w:rsidRPr="006346CF" w14:paraId="750B65B8" w14:textId="77777777" w:rsidTr="005E23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1BCA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FDF5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25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46A7738" w14:textId="77777777" w:rsidR="00265A36" w:rsidRPr="003C63AD" w:rsidRDefault="00265A36" w:rsidP="005E237A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12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C89AB" w14:textId="77777777" w:rsidR="00265A36" w:rsidRPr="003C63AD" w:rsidRDefault="00265A36" w:rsidP="005E237A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354C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272</w:t>
            </w:r>
          </w:p>
        </w:tc>
      </w:tr>
      <w:tr w:rsidR="00265A36" w:rsidRPr="006346CF" w14:paraId="1DB1FE61" w14:textId="77777777" w:rsidTr="005E237A">
        <w:trPr>
          <w:trHeight w:val="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3E20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3C40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25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69A28EE" w14:textId="77777777" w:rsidR="00265A36" w:rsidRPr="003C63AD" w:rsidRDefault="00265A36" w:rsidP="005E237A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13212FD2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3A6A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≥ 64</w:t>
            </w:r>
          </w:p>
        </w:tc>
      </w:tr>
      <w:tr w:rsidR="00265A36" w:rsidRPr="006346CF" w14:paraId="590AA1F1" w14:textId="77777777" w:rsidTr="005E237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8B1B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D69AB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2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B9D50" w14:textId="77777777" w:rsidR="00265A36" w:rsidRPr="003C63AD" w:rsidRDefault="00265A36" w:rsidP="005E237A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12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ED7E2" w14:textId="77777777" w:rsidR="00265A36" w:rsidRPr="003C63AD" w:rsidRDefault="00265A36" w:rsidP="005E237A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E06E" w14:textId="77777777" w:rsidR="00265A36" w:rsidRPr="003C63AD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3C63AD">
              <w:rPr>
                <w:rFonts w:eastAsia="SimSun"/>
                <w:b/>
                <w:bCs/>
                <w:sz w:val="22"/>
                <w:szCs w:val="22"/>
              </w:rPr>
              <w:t>132</w:t>
            </w:r>
          </w:p>
        </w:tc>
      </w:tr>
    </w:tbl>
    <w:p w14:paraId="07F38D6B" w14:textId="77777777" w:rsidR="00265A36" w:rsidRPr="006346CF" w:rsidRDefault="00265A36" w:rsidP="00265A36">
      <w:pPr>
        <w:rPr>
          <w:sz w:val="22"/>
          <w:szCs w:val="22"/>
        </w:rPr>
      </w:pPr>
    </w:p>
    <w:p w14:paraId="258506CF" w14:textId="77777777" w:rsidR="00265A36" w:rsidRDefault="00265A36" w:rsidP="00265A36">
      <w:pPr>
        <w:pStyle w:val="Caption"/>
        <w:keepNext/>
      </w:pPr>
      <w:r w:rsidRPr="00674B35">
        <w:rPr>
          <w:u w:val="single"/>
        </w:rPr>
        <w:t>Proposal 4</w:t>
      </w:r>
      <w:r w:rsidRPr="00674B35">
        <w:rPr>
          <w:b w:val="0"/>
          <w:bCs/>
        </w:rPr>
        <w:t>:</w:t>
      </w:r>
      <w:r>
        <w:t xml:space="preserve"> </w:t>
      </w:r>
      <w:r w:rsidRPr="00674B35">
        <w:rPr>
          <w:b w:val="0"/>
          <w:bCs/>
        </w:rPr>
        <w:t xml:space="preserve">Define </w:t>
      </w:r>
      <w:r w:rsidRPr="007E7052">
        <w:rPr>
          <w:b w:val="0"/>
          <w:bCs/>
        </w:rPr>
        <w:t xml:space="preserve">4-sample </w:t>
      </w:r>
      <w:r w:rsidRPr="00674B35">
        <w:rPr>
          <w:b w:val="0"/>
          <w:bCs/>
        </w:rPr>
        <w:t>RSTD absolute accuracy in FR2 for fading channel</w:t>
      </w:r>
      <w:r>
        <w:rPr>
          <w:b w:val="0"/>
          <w:bCs/>
        </w:rPr>
        <w:t xml:space="preserve"> as:</w:t>
      </w:r>
    </w:p>
    <w:tbl>
      <w:tblPr>
        <w:tblW w:w="98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33"/>
        <w:gridCol w:w="1332"/>
        <w:gridCol w:w="2533"/>
        <w:gridCol w:w="1250"/>
        <w:gridCol w:w="3410"/>
      </w:tblGrid>
      <w:tr w:rsidR="00265A36" w:rsidRPr="006346CF" w14:paraId="46473200" w14:textId="77777777" w:rsidTr="005E237A">
        <w:tc>
          <w:tcPr>
            <w:tcW w:w="0" w:type="auto"/>
            <w:vAlign w:val="center"/>
          </w:tcPr>
          <w:p w14:paraId="7B62EADE" w14:textId="77777777" w:rsidR="00265A36" w:rsidRPr="006346CF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3 PFLs (T</w:t>
            </w:r>
            <w:r w:rsidRPr="006346CF">
              <w:rPr>
                <w:b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</w:tcPr>
          <w:p w14:paraId="1CD94548" w14:textId="77777777" w:rsidR="00265A36" w:rsidRPr="006346CF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2 PFLs (T</w:t>
            </w:r>
            <w:r w:rsidRPr="006346CF">
              <w:rPr>
                <w:b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533" w:type="dxa"/>
            <w:vAlign w:val="center"/>
          </w:tcPr>
          <w:p w14:paraId="56438D95" w14:textId="77777777" w:rsidR="00265A36" w:rsidRPr="006346CF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SINR</w:t>
            </w:r>
          </w:p>
        </w:tc>
        <w:tc>
          <w:tcPr>
            <w:tcW w:w="0" w:type="auto"/>
            <w:vAlign w:val="center"/>
          </w:tcPr>
          <w:p w14:paraId="789B7055" w14:textId="77777777" w:rsidR="00265A36" w:rsidRPr="006346CF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SCS (kHz)</w:t>
            </w:r>
          </w:p>
        </w:tc>
        <w:tc>
          <w:tcPr>
            <w:tcW w:w="0" w:type="auto"/>
            <w:vAlign w:val="center"/>
          </w:tcPr>
          <w:p w14:paraId="7E315999" w14:textId="77777777" w:rsidR="00265A36" w:rsidRPr="006346CF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6346CF">
              <w:rPr>
                <w:b/>
                <w:sz w:val="22"/>
                <w:szCs w:val="22"/>
              </w:rPr>
              <w:t>PRS bandwidth per PFL (PRBS)</w:t>
            </w:r>
          </w:p>
        </w:tc>
      </w:tr>
      <w:tr w:rsidR="00265A36" w:rsidRPr="006346CF" w14:paraId="382360EF" w14:textId="77777777" w:rsidTr="005E237A">
        <w:trPr>
          <w:trHeight w:val="215"/>
        </w:trPr>
        <w:tc>
          <w:tcPr>
            <w:tcW w:w="0" w:type="auto"/>
            <w:vAlign w:val="center"/>
            <w:hideMark/>
          </w:tcPr>
          <w:p w14:paraId="345607BD" w14:textId="77777777" w:rsidR="00265A36" w:rsidRPr="00BA4937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14:paraId="63739A0D" w14:textId="77777777" w:rsidR="00265A36" w:rsidRPr="00BA4937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2533" w:type="dxa"/>
            <w:vMerge w:val="restart"/>
            <w:vAlign w:val="center"/>
          </w:tcPr>
          <w:p w14:paraId="64E9CDFF" w14:textId="77777777" w:rsidR="00265A36" w:rsidRPr="00BA4937" w:rsidRDefault="00265A36" w:rsidP="005E237A">
            <w:pPr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 xml:space="preserve">(PRS </w:t>
            </w:r>
            <w:proofErr w:type="spellStart"/>
            <w:r w:rsidRPr="00BA4937">
              <w:rPr>
                <w:b/>
                <w:sz w:val="22"/>
                <w:szCs w:val="22"/>
              </w:rPr>
              <w:t>Ês</w:t>
            </w:r>
            <w:proofErr w:type="spellEnd"/>
            <w:r w:rsidRPr="00BA4937">
              <w:rPr>
                <w:b/>
                <w:sz w:val="22"/>
                <w:szCs w:val="22"/>
              </w:rPr>
              <w:t>/</w:t>
            </w:r>
            <w:proofErr w:type="spellStart"/>
            <w:proofErr w:type="gramStart"/>
            <w:r w:rsidRPr="00BA4937">
              <w:rPr>
                <w:b/>
                <w:sz w:val="22"/>
                <w:szCs w:val="22"/>
              </w:rPr>
              <w:t>Iot</w:t>
            </w:r>
            <w:proofErr w:type="spellEnd"/>
            <w:r w:rsidRPr="00BA4937">
              <w:rPr>
                <w:b/>
                <w:sz w:val="22"/>
                <w:szCs w:val="22"/>
              </w:rPr>
              <w:t>)</w:t>
            </w:r>
            <w:r w:rsidRPr="00BA4937">
              <w:rPr>
                <w:b/>
                <w:sz w:val="22"/>
                <w:szCs w:val="22"/>
                <w:vertAlign w:val="subscript"/>
              </w:rPr>
              <w:t>ref</w:t>
            </w:r>
            <w:proofErr w:type="gramEnd"/>
            <w:r w:rsidRPr="00BA4937">
              <w:rPr>
                <w:b/>
                <w:sz w:val="22"/>
                <w:szCs w:val="22"/>
                <w:vertAlign w:val="subscript"/>
              </w:rPr>
              <w:t xml:space="preserve"> </w:t>
            </w:r>
            <w:r w:rsidRPr="00BA4937">
              <w:rPr>
                <w:b/>
                <w:sz w:val="22"/>
                <w:szCs w:val="22"/>
              </w:rPr>
              <w:t>≥-6dB</w:t>
            </w:r>
          </w:p>
          <w:p w14:paraId="78909157" w14:textId="77777777" w:rsidR="00265A36" w:rsidRPr="00BA4937" w:rsidRDefault="00265A36" w:rsidP="005E237A">
            <w:pPr>
              <w:rPr>
                <w:b/>
                <w:sz w:val="22"/>
                <w:szCs w:val="22"/>
              </w:rPr>
            </w:pPr>
          </w:p>
          <w:p w14:paraId="5D24B169" w14:textId="77777777" w:rsidR="00265A36" w:rsidRPr="00BA4937" w:rsidRDefault="00265A36" w:rsidP="005E237A">
            <w:pPr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 xml:space="preserve"> (PRS </w:t>
            </w:r>
            <w:proofErr w:type="spellStart"/>
            <w:r w:rsidRPr="00BA4937">
              <w:rPr>
                <w:b/>
                <w:sz w:val="22"/>
                <w:szCs w:val="22"/>
              </w:rPr>
              <w:t>Ês</w:t>
            </w:r>
            <w:proofErr w:type="spellEnd"/>
            <w:r w:rsidRPr="00BA4937">
              <w:rPr>
                <w:b/>
                <w:sz w:val="22"/>
                <w:szCs w:val="22"/>
              </w:rPr>
              <w:t>/</w:t>
            </w:r>
            <w:proofErr w:type="spellStart"/>
            <w:proofErr w:type="gramStart"/>
            <w:r w:rsidRPr="00BA4937">
              <w:rPr>
                <w:b/>
                <w:sz w:val="22"/>
                <w:szCs w:val="22"/>
              </w:rPr>
              <w:t>Iot</w:t>
            </w:r>
            <w:proofErr w:type="spellEnd"/>
            <w:r w:rsidRPr="00BA4937">
              <w:rPr>
                <w:b/>
                <w:sz w:val="22"/>
                <w:szCs w:val="22"/>
              </w:rPr>
              <w:t>)</w:t>
            </w:r>
            <w:proofErr w:type="spellStart"/>
            <w:r w:rsidRPr="00BA4937">
              <w:rPr>
                <w:b/>
                <w:i/>
                <w:sz w:val="22"/>
                <w:szCs w:val="22"/>
                <w:vertAlign w:val="subscript"/>
              </w:rPr>
              <w:t>i</w:t>
            </w:r>
            <w:proofErr w:type="spellEnd"/>
            <w:proofErr w:type="gramEnd"/>
            <w:r w:rsidRPr="00BA4937">
              <w:rPr>
                <w:b/>
                <w:sz w:val="22"/>
                <w:szCs w:val="22"/>
              </w:rPr>
              <w:t xml:space="preserve"> ≥-13dB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3B6FE41" w14:textId="77777777" w:rsidR="00265A36" w:rsidRPr="00BA4937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14:paraId="7E450024" w14:textId="77777777" w:rsidR="00265A36" w:rsidRPr="00BA4937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≥ 64</w:t>
            </w:r>
          </w:p>
        </w:tc>
      </w:tr>
      <w:tr w:rsidR="00265A36" w:rsidRPr="006346CF" w14:paraId="4DAD2639" w14:textId="77777777" w:rsidTr="005E237A">
        <w:tc>
          <w:tcPr>
            <w:tcW w:w="0" w:type="auto"/>
            <w:vAlign w:val="center"/>
            <w:hideMark/>
          </w:tcPr>
          <w:p w14:paraId="404A9467" w14:textId="77777777" w:rsidR="00265A36" w:rsidRPr="00BA4937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14:paraId="082C1C9F" w14:textId="77777777" w:rsidR="00265A36" w:rsidRPr="00BA4937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2533" w:type="dxa"/>
            <w:vMerge/>
            <w:vAlign w:val="center"/>
          </w:tcPr>
          <w:p w14:paraId="1F52B424" w14:textId="77777777" w:rsidR="00265A36" w:rsidRPr="00BA4937" w:rsidRDefault="00265A36" w:rsidP="005E237A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42D57B48" w14:textId="77777777" w:rsidR="00265A36" w:rsidRPr="00BA4937" w:rsidRDefault="00265A36" w:rsidP="005E237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12E74776" w14:textId="77777777" w:rsidR="00265A36" w:rsidRPr="00BA4937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≥ 132</w:t>
            </w:r>
          </w:p>
        </w:tc>
      </w:tr>
      <w:tr w:rsidR="00265A36" w:rsidRPr="006346CF" w14:paraId="7898A72A" w14:textId="77777777" w:rsidTr="005E237A">
        <w:trPr>
          <w:trHeight w:val="180"/>
        </w:trPr>
        <w:tc>
          <w:tcPr>
            <w:tcW w:w="0" w:type="auto"/>
            <w:vAlign w:val="center"/>
            <w:hideMark/>
          </w:tcPr>
          <w:p w14:paraId="06A046EE" w14:textId="77777777" w:rsidR="00265A36" w:rsidRPr="00BA4937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14:paraId="4DCDD35B" w14:textId="77777777" w:rsidR="00265A36" w:rsidRPr="00BA4937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73</w:t>
            </w:r>
          </w:p>
        </w:tc>
        <w:tc>
          <w:tcPr>
            <w:tcW w:w="2533" w:type="dxa"/>
            <w:vMerge/>
            <w:vAlign w:val="center"/>
          </w:tcPr>
          <w:p w14:paraId="6C321B0E" w14:textId="77777777" w:rsidR="00265A36" w:rsidRPr="00BA4937" w:rsidRDefault="00265A36" w:rsidP="005E237A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5944CF7C" w14:textId="77777777" w:rsidR="00265A36" w:rsidRPr="00BA4937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0" w:type="auto"/>
            <w:vAlign w:val="center"/>
            <w:hideMark/>
          </w:tcPr>
          <w:p w14:paraId="3FD8BB5D" w14:textId="77777777" w:rsidR="00265A36" w:rsidRPr="00BA4937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≥ 64</w:t>
            </w:r>
          </w:p>
        </w:tc>
      </w:tr>
      <w:tr w:rsidR="00265A36" w:rsidRPr="006346CF" w14:paraId="749D0340" w14:textId="77777777" w:rsidTr="005E237A">
        <w:trPr>
          <w:trHeight w:val="240"/>
        </w:trPr>
        <w:tc>
          <w:tcPr>
            <w:tcW w:w="0" w:type="auto"/>
            <w:vAlign w:val="center"/>
            <w:hideMark/>
          </w:tcPr>
          <w:p w14:paraId="1351E1EF" w14:textId="77777777" w:rsidR="00265A36" w:rsidRPr="00BA4937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14:paraId="4755420D" w14:textId="77777777" w:rsidR="00265A36" w:rsidRPr="00BA4937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2533" w:type="dxa"/>
            <w:vMerge/>
            <w:vAlign w:val="center"/>
          </w:tcPr>
          <w:p w14:paraId="2CD3B75A" w14:textId="77777777" w:rsidR="00265A36" w:rsidRPr="00BA4937" w:rsidRDefault="00265A36" w:rsidP="005E237A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512DCE3D" w14:textId="77777777" w:rsidR="00265A36" w:rsidRPr="00BA4937" w:rsidRDefault="00265A36" w:rsidP="005E237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654DCC21" w14:textId="77777777" w:rsidR="00265A36" w:rsidRPr="00BA4937" w:rsidRDefault="00265A36" w:rsidP="005E237A">
            <w:pPr>
              <w:jc w:val="center"/>
              <w:rPr>
                <w:b/>
                <w:sz w:val="22"/>
                <w:szCs w:val="22"/>
              </w:rPr>
            </w:pPr>
            <w:r w:rsidRPr="00BA4937">
              <w:rPr>
                <w:b/>
                <w:sz w:val="22"/>
                <w:szCs w:val="22"/>
              </w:rPr>
              <w:t>≥ 128</w:t>
            </w:r>
          </w:p>
        </w:tc>
      </w:tr>
    </w:tbl>
    <w:p w14:paraId="4692925B" w14:textId="77777777" w:rsidR="00265A36" w:rsidRDefault="00265A36" w:rsidP="00265A36"/>
    <w:p w14:paraId="00057A50" w14:textId="77777777" w:rsidR="00265A36" w:rsidRDefault="00265A36" w:rsidP="00265A36">
      <w:pPr>
        <w:pStyle w:val="Caption"/>
        <w:keepNext/>
      </w:pPr>
      <w:r w:rsidRPr="002D73EB">
        <w:rPr>
          <w:u w:val="single"/>
        </w:rPr>
        <w:lastRenderedPageBreak/>
        <w:t>Proposal 5:</w:t>
      </w:r>
      <w:r>
        <w:t xml:space="preserve"> </w:t>
      </w:r>
      <w:r w:rsidRPr="00AB5FDA">
        <w:rPr>
          <w:b w:val="0"/>
          <w:bCs/>
        </w:rPr>
        <w:t>Define RSTD absolute accuracy in FR1 for AWGN channel with reduced number of samples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1293"/>
        <w:gridCol w:w="2175"/>
        <w:gridCol w:w="1213"/>
        <w:gridCol w:w="3309"/>
      </w:tblGrid>
      <w:tr w:rsidR="00265A36" w14:paraId="23FDF046" w14:textId="77777777" w:rsidTr="005E237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0CF3" w14:textId="77777777" w:rsidR="00265A36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6346CF">
              <w:rPr>
                <w:b/>
                <w:sz w:val="22"/>
                <w:szCs w:val="22"/>
              </w:rPr>
              <w:t>3 PFLs (T</w:t>
            </w:r>
            <w:r w:rsidRPr="006346CF">
              <w:rPr>
                <w:b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7C7D5" w14:textId="77777777" w:rsidR="00265A36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6346CF">
              <w:rPr>
                <w:b/>
                <w:sz w:val="22"/>
                <w:szCs w:val="22"/>
              </w:rPr>
              <w:t>2 PFLs (T</w:t>
            </w:r>
            <w:r w:rsidRPr="006346CF">
              <w:rPr>
                <w:b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29F9E3" w14:textId="77777777" w:rsidR="00265A36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6346CF">
              <w:rPr>
                <w:b/>
                <w:sz w:val="22"/>
                <w:szCs w:val="22"/>
              </w:rPr>
              <w:t>SINR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46C8D" w14:textId="77777777" w:rsidR="00265A36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18"/>
              </w:rPr>
            </w:pPr>
            <w:r w:rsidRPr="006346CF">
              <w:rPr>
                <w:b/>
                <w:sz w:val="22"/>
                <w:szCs w:val="22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55D6D" w14:textId="77777777" w:rsidR="00265A36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6346CF">
              <w:rPr>
                <w:b/>
                <w:sz w:val="22"/>
                <w:szCs w:val="22"/>
              </w:rPr>
              <w:t>PRS bandwidth per PFL (PRBS)</w:t>
            </w:r>
          </w:p>
        </w:tc>
      </w:tr>
      <w:tr w:rsidR="00265A36" w14:paraId="69C4AAF9" w14:textId="77777777" w:rsidTr="005E237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6074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36BB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10C6FB0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 xml:space="preserve">(PRS </w:t>
            </w:r>
            <w:proofErr w:type="spellStart"/>
            <w:r w:rsidRPr="006346CF">
              <w:rPr>
                <w:rFonts w:eastAsia="SimSun"/>
                <w:b/>
                <w:bCs/>
                <w:sz w:val="22"/>
                <w:szCs w:val="22"/>
              </w:rPr>
              <w:t>Ês</w:t>
            </w:r>
            <w:proofErr w:type="spellEnd"/>
            <w:r w:rsidRPr="006346CF">
              <w:rPr>
                <w:rFonts w:eastAsia="SimSun"/>
                <w:b/>
                <w:bCs/>
                <w:sz w:val="22"/>
                <w:szCs w:val="22"/>
              </w:rPr>
              <w:t>/</w:t>
            </w:r>
            <w:proofErr w:type="spellStart"/>
            <w:proofErr w:type="gramStart"/>
            <w:r w:rsidRPr="006346CF">
              <w:rPr>
                <w:rFonts w:eastAsia="SimSun"/>
                <w:b/>
                <w:bCs/>
                <w:sz w:val="22"/>
                <w:szCs w:val="22"/>
              </w:rPr>
              <w:t>Iot</w:t>
            </w:r>
            <w:proofErr w:type="spellEnd"/>
            <w:r w:rsidRPr="006346CF">
              <w:rPr>
                <w:rFonts w:eastAsia="SimSun"/>
                <w:b/>
                <w:bCs/>
                <w:sz w:val="22"/>
                <w:szCs w:val="22"/>
              </w:rPr>
              <w:t>)</w:t>
            </w:r>
            <w:r w:rsidRPr="006346CF">
              <w:rPr>
                <w:rFonts w:eastAsia="SimSun"/>
                <w:b/>
                <w:bCs/>
                <w:sz w:val="22"/>
                <w:szCs w:val="22"/>
                <w:vertAlign w:val="subscript"/>
              </w:rPr>
              <w:t>ref</w:t>
            </w:r>
            <w:proofErr w:type="gramEnd"/>
            <w:r w:rsidRPr="006346CF">
              <w:rPr>
                <w:rFonts w:eastAsia="SimSun"/>
                <w:b/>
                <w:bCs/>
                <w:sz w:val="22"/>
                <w:szCs w:val="22"/>
                <w:vertAlign w:val="subscript"/>
              </w:rPr>
              <w:t xml:space="preserve"> </w:t>
            </w:r>
            <w:r w:rsidRPr="006346CF">
              <w:rPr>
                <w:rFonts w:eastAsia="SimSun"/>
                <w:b/>
                <w:bCs/>
                <w:sz w:val="22"/>
                <w:szCs w:val="22"/>
              </w:rPr>
              <w:t>≥-3dB</w:t>
            </w:r>
          </w:p>
          <w:p w14:paraId="25257EEB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</w:p>
          <w:p w14:paraId="2A82B7E4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 xml:space="preserve"> (PRS </w:t>
            </w:r>
            <w:proofErr w:type="spellStart"/>
            <w:r w:rsidRPr="006346CF">
              <w:rPr>
                <w:rFonts w:eastAsia="SimSun"/>
                <w:b/>
                <w:bCs/>
                <w:sz w:val="22"/>
                <w:szCs w:val="22"/>
              </w:rPr>
              <w:t>Ês</w:t>
            </w:r>
            <w:proofErr w:type="spellEnd"/>
            <w:r w:rsidRPr="006346CF">
              <w:rPr>
                <w:rFonts w:eastAsia="SimSun"/>
                <w:b/>
                <w:bCs/>
                <w:sz w:val="22"/>
                <w:szCs w:val="22"/>
              </w:rPr>
              <w:t>/</w:t>
            </w:r>
            <w:proofErr w:type="spellStart"/>
            <w:proofErr w:type="gramStart"/>
            <w:r w:rsidRPr="006346CF">
              <w:rPr>
                <w:rFonts w:eastAsia="SimSun"/>
                <w:b/>
                <w:bCs/>
                <w:sz w:val="22"/>
                <w:szCs w:val="22"/>
              </w:rPr>
              <w:t>Iot</w:t>
            </w:r>
            <w:proofErr w:type="spellEnd"/>
            <w:r w:rsidRPr="006346CF">
              <w:rPr>
                <w:rFonts w:eastAsia="SimSun"/>
                <w:b/>
                <w:bCs/>
                <w:sz w:val="22"/>
                <w:szCs w:val="22"/>
              </w:rPr>
              <w:t>)</w:t>
            </w:r>
            <w:proofErr w:type="spellStart"/>
            <w:r w:rsidRPr="006346CF">
              <w:rPr>
                <w:rFonts w:eastAsia="SimSun"/>
                <w:b/>
                <w:bCs/>
                <w:sz w:val="22"/>
                <w:szCs w:val="22"/>
                <w:vertAlign w:val="subscript"/>
              </w:rPr>
              <w:t>i</w:t>
            </w:r>
            <w:proofErr w:type="spellEnd"/>
            <w:proofErr w:type="gramEnd"/>
            <w:r w:rsidRPr="006346CF">
              <w:rPr>
                <w:rFonts w:eastAsia="SimSun"/>
                <w:b/>
                <w:bCs/>
                <w:sz w:val="22"/>
                <w:szCs w:val="22"/>
              </w:rPr>
              <w:t xml:space="preserve"> ≥-6dB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7A58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7DF9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≥ 104</w:t>
            </w:r>
          </w:p>
        </w:tc>
      </w:tr>
      <w:tr w:rsidR="00265A36" w14:paraId="3F3EA5D8" w14:textId="77777777" w:rsidTr="005E237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F36A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A0500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3EE7C2A" w14:textId="77777777" w:rsidR="00265A36" w:rsidRPr="006346CF" w:rsidRDefault="00265A36" w:rsidP="005E237A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6F1DFC59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 xml:space="preserve">30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CFCC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≥ 132</w:t>
            </w:r>
          </w:p>
        </w:tc>
      </w:tr>
      <w:tr w:rsidR="00265A36" w14:paraId="76306618" w14:textId="77777777" w:rsidTr="005E237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1620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AE7B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2906AE5" w14:textId="77777777" w:rsidR="00265A36" w:rsidRPr="006346CF" w:rsidRDefault="00265A36" w:rsidP="005E237A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18E3B" w14:textId="77777777" w:rsidR="00265A36" w:rsidRPr="006346CF" w:rsidRDefault="00265A36" w:rsidP="005E237A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72BC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272</w:t>
            </w:r>
          </w:p>
        </w:tc>
      </w:tr>
      <w:tr w:rsidR="00265A36" w14:paraId="4AFCD6F8" w14:textId="77777777" w:rsidTr="005E237A">
        <w:trPr>
          <w:trHeight w:val="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91B8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0202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3A1C91D" w14:textId="77777777" w:rsidR="00265A36" w:rsidRPr="006346CF" w:rsidRDefault="00265A36" w:rsidP="005E237A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00AD34D5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073F2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≥ 64</w:t>
            </w:r>
          </w:p>
        </w:tc>
      </w:tr>
      <w:tr w:rsidR="00265A36" w14:paraId="125E9C80" w14:textId="77777777" w:rsidTr="005E237A">
        <w:trPr>
          <w:trHeight w:val="5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B515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C5B7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7C437" w14:textId="77777777" w:rsidR="00265A36" w:rsidRPr="006346CF" w:rsidRDefault="00265A36" w:rsidP="005E237A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F3770" w14:textId="77777777" w:rsidR="00265A36" w:rsidRPr="006346CF" w:rsidRDefault="00265A36" w:rsidP="005E237A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AC24" w14:textId="77777777" w:rsidR="00265A36" w:rsidRPr="006346CF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b/>
                <w:bCs/>
                <w:sz w:val="22"/>
                <w:szCs w:val="22"/>
              </w:rPr>
            </w:pPr>
            <w:r w:rsidRPr="006346CF">
              <w:rPr>
                <w:rFonts w:eastAsia="SimSun"/>
                <w:b/>
                <w:bCs/>
                <w:sz w:val="22"/>
                <w:szCs w:val="22"/>
              </w:rPr>
              <w:t>132</w:t>
            </w:r>
          </w:p>
        </w:tc>
      </w:tr>
    </w:tbl>
    <w:p w14:paraId="52A68F8C" w14:textId="77777777" w:rsidR="00265A36" w:rsidRDefault="00265A36" w:rsidP="00265A36"/>
    <w:p w14:paraId="5ADDDEC6" w14:textId="77777777" w:rsidR="00265A36" w:rsidRDefault="00265A36" w:rsidP="00265A36">
      <w:pPr>
        <w:pStyle w:val="Caption"/>
        <w:keepNext/>
      </w:pPr>
      <w:r w:rsidRPr="0036429A">
        <w:rPr>
          <w:u w:val="single"/>
        </w:rPr>
        <w:t>Proposal 6</w:t>
      </w:r>
      <w:r>
        <w:t xml:space="preserve">: </w:t>
      </w:r>
      <w:r w:rsidRPr="007951F5">
        <w:rPr>
          <w:b w:val="0"/>
          <w:bCs/>
        </w:rPr>
        <w:t>Define RSTD absolute accuracy in FR2 for AWGN channel with reduced number of samples as: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93"/>
        <w:gridCol w:w="1293"/>
        <w:gridCol w:w="2175"/>
        <w:gridCol w:w="1213"/>
        <w:gridCol w:w="3309"/>
      </w:tblGrid>
      <w:tr w:rsidR="00265A36" w:rsidRPr="006346CF" w14:paraId="36B3284D" w14:textId="77777777" w:rsidTr="005E237A">
        <w:trPr>
          <w:jc w:val="center"/>
        </w:trPr>
        <w:tc>
          <w:tcPr>
            <w:tcW w:w="0" w:type="auto"/>
            <w:vAlign w:val="center"/>
          </w:tcPr>
          <w:p w14:paraId="0CB847DF" w14:textId="77777777" w:rsidR="00265A36" w:rsidRPr="006346CF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3 PFLs (T</w:t>
            </w:r>
            <w:r w:rsidRPr="006346CF">
              <w:rPr>
                <w:b/>
                <w:bCs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</w:tcPr>
          <w:p w14:paraId="14A9E5BE" w14:textId="77777777" w:rsidR="00265A36" w:rsidRPr="006346CF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2 PFLs (T</w:t>
            </w:r>
            <w:r w:rsidRPr="006346CF">
              <w:rPr>
                <w:b/>
                <w:bCs/>
                <w:sz w:val="22"/>
                <w:szCs w:val="22"/>
                <w:vertAlign w:val="subscript"/>
              </w:rPr>
              <w:t>c</w:t>
            </w:r>
            <w:r w:rsidRPr="006346CF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</w:tcPr>
          <w:p w14:paraId="54DF788C" w14:textId="77777777" w:rsidR="00265A36" w:rsidRPr="006346CF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SINR</w:t>
            </w:r>
          </w:p>
        </w:tc>
        <w:tc>
          <w:tcPr>
            <w:tcW w:w="0" w:type="auto"/>
            <w:vAlign w:val="center"/>
          </w:tcPr>
          <w:p w14:paraId="1C207A7D" w14:textId="77777777" w:rsidR="00265A36" w:rsidRPr="006346CF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SCS (kHz)</w:t>
            </w:r>
          </w:p>
        </w:tc>
        <w:tc>
          <w:tcPr>
            <w:tcW w:w="0" w:type="auto"/>
            <w:vAlign w:val="center"/>
          </w:tcPr>
          <w:p w14:paraId="2507C8E8" w14:textId="77777777" w:rsidR="00265A36" w:rsidRPr="006346CF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PRS bandwidth per PFL (PRBS)</w:t>
            </w:r>
          </w:p>
        </w:tc>
      </w:tr>
      <w:tr w:rsidR="00265A36" w:rsidRPr="006346CF" w14:paraId="7D69A78D" w14:textId="77777777" w:rsidTr="005E237A">
        <w:trPr>
          <w:jc w:val="center"/>
        </w:trPr>
        <w:tc>
          <w:tcPr>
            <w:tcW w:w="0" w:type="auto"/>
            <w:vAlign w:val="center"/>
            <w:hideMark/>
          </w:tcPr>
          <w:p w14:paraId="121DD869" w14:textId="77777777" w:rsidR="00265A36" w:rsidRPr="006346CF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1E03DDBB" w14:textId="77777777" w:rsidR="00265A36" w:rsidRPr="006346CF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0" w:type="auto"/>
            <w:vMerge w:val="restart"/>
            <w:vAlign w:val="center"/>
          </w:tcPr>
          <w:p w14:paraId="155E2182" w14:textId="77777777" w:rsidR="00265A36" w:rsidRPr="006346CF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 xml:space="preserve">(PRS </w:t>
            </w:r>
            <w:proofErr w:type="spellStart"/>
            <w:r w:rsidRPr="006346CF">
              <w:rPr>
                <w:b/>
                <w:bCs/>
                <w:sz w:val="22"/>
                <w:szCs w:val="22"/>
              </w:rPr>
              <w:t>Ês</w:t>
            </w:r>
            <w:proofErr w:type="spellEnd"/>
            <w:r w:rsidRPr="006346CF">
              <w:rPr>
                <w:b/>
                <w:bCs/>
                <w:sz w:val="22"/>
                <w:szCs w:val="22"/>
              </w:rPr>
              <w:t>/</w:t>
            </w:r>
            <w:proofErr w:type="spellStart"/>
            <w:proofErr w:type="gramStart"/>
            <w:r w:rsidRPr="006346CF">
              <w:rPr>
                <w:b/>
                <w:bCs/>
                <w:sz w:val="22"/>
                <w:szCs w:val="22"/>
              </w:rPr>
              <w:t>Iot</w:t>
            </w:r>
            <w:proofErr w:type="spellEnd"/>
            <w:r w:rsidRPr="006346CF">
              <w:rPr>
                <w:b/>
                <w:bCs/>
                <w:sz w:val="22"/>
                <w:szCs w:val="22"/>
              </w:rPr>
              <w:t>)</w:t>
            </w:r>
            <w:r w:rsidRPr="006346CF">
              <w:rPr>
                <w:b/>
                <w:bCs/>
                <w:sz w:val="22"/>
                <w:szCs w:val="22"/>
                <w:vertAlign w:val="subscript"/>
              </w:rPr>
              <w:t>ref</w:t>
            </w:r>
            <w:proofErr w:type="gramEnd"/>
            <w:r w:rsidRPr="006346CF">
              <w:rPr>
                <w:b/>
                <w:bCs/>
                <w:sz w:val="22"/>
                <w:szCs w:val="22"/>
                <w:vertAlign w:val="subscript"/>
              </w:rPr>
              <w:t xml:space="preserve"> </w:t>
            </w:r>
            <w:r w:rsidRPr="006346CF">
              <w:rPr>
                <w:b/>
                <w:bCs/>
                <w:sz w:val="22"/>
                <w:szCs w:val="22"/>
              </w:rPr>
              <w:t>≥-3dB</w:t>
            </w:r>
          </w:p>
          <w:p w14:paraId="57383225" w14:textId="77777777" w:rsidR="00265A36" w:rsidRPr="00265A36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265A36">
              <w:rPr>
                <w:b/>
                <w:bCs/>
                <w:sz w:val="22"/>
                <w:szCs w:val="22"/>
              </w:rPr>
              <w:t xml:space="preserve"> (PRS </w:t>
            </w:r>
            <w:proofErr w:type="spellStart"/>
            <w:r w:rsidRPr="00265A36">
              <w:rPr>
                <w:b/>
                <w:bCs/>
                <w:sz w:val="22"/>
                <w:szCs w:val="22"/>
              </w:rPr>
              <w:t>Ês</w:t>
            </w:r>
            <w:proofErr w:type="spellEnd"/>
            <w:r w:rsidRPr="00265A36">
              <w:rPr>
                <w:b/>
                <w:bCs/>
                <w:sz w:val="22"/>
                <w:szCs w:val="22"/>
              </w:rPr>
              <w:t>/</w:t>
            </w:r>
            <w:proofErr w:type="spellStart"/>
            <w:proofErr w:type="gramStart"/>
            <w:r w:rsidRPr="00265A36">
              <w:rPr>
                <w:b/>
                <w:bCs/>
                <w:sz w:val="22"/>
                <w:szCs w:val="22"/>
              </w:rPr>
              <w:t>Iot</w:t>
            </w:r>
            <w:proofErr w:type="spellEnd"/>
            <w:r w:rsidRPr="00265A36">
              <w:rPr>
                <w:b/>
                <w:bCs/>
                <w:sz w:val="22"/>
                <w:szCs w:val="22"/>
              </w:rPr>
              <w:t>)</w:t>
            </w:r>
            <w:proofErr w:type="spellStart"/>
            <w:r w:rsidRPr="00265A36">
              <w:rPr>
                <w:b/>
                <w:bCs/>
                <w:sz w:val="22"/>
                <w:szCs w:val="22"/>
                <w:vertAlign w:val="subscript"/>
              </w:rPr>
              <w:t>i</w:t>
            </w:r>
            <w:proofErr w:type="spellEnd"/>
            <w:proofErr w:type="gramEnd"/>
            <w:r w:rsidRPr="00265A36">
              <w:rPr>
                <w:b/>
                <w:bCs/>
                <w:sz w:val="22"/>
                <w:szCs w:val="22"/>
              </w:rPr>
              <w:t xml:space="preserve"> ≥-6dB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1E89EF1" w14:textId="77777777" w:rsidR="00265A36" w:rsidRPr="006346CF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14:paraId="742653CC" w14:textId="77777777" w:rsidR="00265A36" w:rsidRPr="006346CF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≥ 64</w:t>
            </w:r>
          </w:p>
        </w:tc>
      </w:tr>
      <w:tr w:rsidR="00265A36" w:rsidRPr="006346CF" w14:paraId="6CB213D1" w14:textId="77777777" w:rsidTr="005E237A">
        <w:trPr>
          <w:jc w:val="center"/>
        </w:trPr>
        <w:tc>
          <w:tcPr>
            <w:tcW w:w="0" w:type="auto"/>
            <w:vAlign w:val="center"/>
            <w:hideMark/>
          </w:tcPr>
          <w:p w14:paraId="594DC262" w14:textId="77777777" w:rsidR="00265A36" w:rsidRPr="006346CF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72714AD" w14:textId="77777777" w:rsidR="00265A36" w:rsidRPr="006346CF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vMerge/>
            <w:vAlign w:val="center"/>
          </w:tcPr>
          <w:p w14:paraId="5150F9FA" w14:textId="77777777" w:rsidR="00265A36" w:rsidRPr="006346CF" w:rsidRDefault="00265A36" w:rsidP="005E237A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2A92D073" w14:textId="77777777" w:rsidR="00265A36" w:rsidRPr="006346CF" w:rsidRDefault="00265A36" w:rsidP="005E237A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5D53A371" w14:textId="77777777" w:rsidR="00265A36" w:rsidRPr="006346CF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≥ 132</w:t>
            </w:r>
          </w:p>
        </w:tc>
      </w:tr>
      <w:tr w:rsidR="00265A36" w:rsidRPr="006346CF" w14:paraId="6E21EE98" w14:textId="77777777" w:rsidTr="005E237A">
        <w:trPr>
          <w:trHeight w:val="180"/>
          <w:jc w:val="center"/>
        </w:trPr>
        <w:tc>
          <w:tcPr>
            <w:tcW w:w="0" w:type="auto"/>
            <w:vAlign w:val="center"/>
            <w:hideMark/>
          </w:tcPr>
          <w:p w14:paraId="06AF3D1A" w14:textId="77777777" w:rsidR="00265A36" w:rsidRPr="006346CF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BC7D1CF" w14:textId="77777777" w:rsidR="00265A36" w:rsidRPr="006346CF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vMerge/>
            <w:vAlign w:val="center"/>
          </w:tcPr>
          <w:p w14:paraId="0BC8B0FE" w14:textId="77777777" w:rsidR="00265A36" w:rsidRPr="006346CF" w:rsidRDefault="00265A36" w:rsidP="005E237A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2D3ABBFE" w14:textId="77777777" w:rsidR="00265A36" w:rsidRPr="006346CF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120</w:t>
            </w:r>
          </w:p>
        </w:tc>
        <w:tc>
          <w:tcPr>
            <w:tcW w:w="0" w:type="auto"/>
            <w:vAlign w:val="center"/>
            <w:hideMark/>
          </w:tcPr>
          <w:p w14:paraId="414AD032" w14:textId="77777777" w:rsidR="00265A36" w:rsidRPr="006346CF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≥ 64</w:t>
            </w:r>
          </w:p>
        </w:tc>
      </w:tr>
      <w:tr w:rsidR="00265A36" w:rsidRPr="006346CF" w14:paraId="1D4A8DF0" w14:textId="77777777" w:rsidTr="005E237A">
        <w:trPr>
          <w:trHeight w:val="257"/>
          <w:jc w:val="center"/>
        </w:trPr>
        <w:tc>
          <w:tcPr>
            <w:tcW w:w="0" w:type="auto"/>
            <w:vAlign w:val="center"/>
            <w:hideMark/>
          </w:tcPr>
          <w:p w14:paraId="26CB34A8" w14:textId="77777777" w:rsidR="00265A36" w:rsidRPr="006346CF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CAFD909" w14:textId="77777777" w:rsidR="00265A36" w:rsidRPr="006346CF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14:paraId="61261D76" w14:textId="77777777" w:rsidR="00265A36" w:rsidRPr="006346CF" w:rsidRDefault="00265A36" w:rsidP="005E237A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0E4526FD" w14:textId="77777777" w:rsidR="00265A36" w:rsidRPr="006346CF" w:rsidRDefault="00265A36" w:rsidP="005E237A">
            <w:pPr>
              <w:spacing w:after="0"/>
              <w:rPr>
                <w:rFonts w:eastAsia="SimSu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0DF579B3" w14:textId="77777777" w:rsidR="00265A36" w:rsidRPr="006346CF" w:rsidRDefault="00265A36" w:rsidP="005E237A">
            <w:pPr>
              <w:keepNext/>
              <w:keepLines/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46CF">
              <w:rPr>
                <w:b/>
                <w:bCs/>
                <w:sz w:val="22"/>
                <w:szCs w:val="22"/>
              </w:rPr>
              <w:t>≥ 128</w:t>
            </w:r>
          </w:p>
        </w:tc>
      </w:tr>
    </w:tbl>
    <w:p w14:paraId="662B8A49" w14:textId="77777777" w:rsidR="00265A36" w:rsidRDefault="00265A36" w:rsidP="00265A36">
      <w:pPr>
        <w:pStyle w:val="Caption"/>
        <w:keepNext/>
      </w:pPr>
      <w:r w:rsidRPr="00960D98">
        <w:rPr>
          <w:u w:val="single"/>
        </w:rPr>
        <w:t>Proposal 7</w:t>
      </w:r>
      <w:r>
        <w:t xml:space="preserve">: </w:t>
      </w:r>
      <w:r w:rsidRPr="00960D98">
        <w:rPr>
          <w:b w:val="0"/>
          <w:bCs/>
        </w:rPr>
        <w:t>Define 4-sample UE Rx-Tx time difference measurement accuracy in FR1 in AWGN as:</w:t>
      </w:r>
    </w:p>
    <w:tbl>
      <w:tblPr>
        <w:tblW w:w="9406" w:type="dxa"/>
        <w:jc w:val="center"/>
        <w:tblLook w:val="04A0" w:firstRow="1" w:lastRow="0" w:firstColumn="1" w:lastColumn="0" w:noHBand="0" w:noVBand="1"/>
      </w:tblPr>
      <w:tblGrid>
        <w:gridCol w:w="2148"/>
        <w:gridCol w:w="2149"/>
        <w:gridCol w:w="1498"/>
        <w:gridCol w:w="2366"/>
        <w:gridCol w:w="1245"/>
      </w:tblGrid>
      <w:tr w:rsidR="00265A36" w:rsidRPr="004A26F8" w14:paraId="2FCCAFDF" w14:textId="77777777" w:rsidTr="005E237A">
        <w:trPr>
          <w:trHeight w:val="393"/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F64FA39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3 PFLs (T</w:t>
            </w:r>
            <w:r w:rsidRPr="004A26F8">
              <w:rPr>
                <w:b/>
                <w:bCs/>
                <w:sz w:val="20"/>
                <w:szCs w:val="20"/>
                <w:vertAlign w:val="subscript"/>
              </w:rPr>
              <w:t>c</w:t>
            </w:r>
            <w:r w:rsidRPr="004A26F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FE01F2B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2 PFLs (T</w:t>
            </w:r>
            <w:r w:rsidRPr="004A26F8">
              <w:rPr>
                <w:b/>
                <w:bCs/>
                <w:sz w:val="20"/>
                <w:szCs w:val="20"/>
                <w:vertAlign w:val="subscript"/>
              </w:rPr>
              <w:t>c</w:t>
            </w:r>
            <w:r w:rsidRPr="004A26F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98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641892E1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SINR</w:t>
            </w:r>
          </w:p>
        </w:tc>
        <w:tc>
          <w:tcPr>
            <w:tcW w:w="2366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1DC7AEE9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PRS bandwidth per PFL (PRBS)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108DED13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SCS (kHz)</w:t>
            </w:r>
          </w:p>
        </w:tc>
      </w:tr>
      <w:tr w:rsidR="00265A36" w:rsidRPr="004A26F8" w14:paraId="23EC1458" w14:textId="77777777" w:rsidTr="005E237A">
        <w:trPr>
          <w:trHeight w:val="393"/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A83B9CE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10+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7BEBBB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12+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4F0F1AE2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-3dB</w:t>
            </w:r>
          </w:p>
        </w:tc>
        <w:tc>
          <w:tcPr>
            <w:tcW w:w="2366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1187218D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≥104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081EE2B6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265A36" w:rsidRPr="004A26F8" w14:paraId="1A93F3A3" w14:textId="77777777" w:rsidTr="005E237A">
        <w:trPr>
          <w:trHeight w:val="257"/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32D53E99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 xml:space="preserve">± 3+ 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CF4A20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6+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605B7F98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313ADF7C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245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3A9C55CA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265A36" w:rsidRPr="004A26F8" w14:paraId="487443DD" w14:textId="77777777" w:rsidTr="005E237A">
        <w:trPr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8F6721B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 xml:space="preserve">± 2+ 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8450FF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2C2422A6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152163F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272</w:t>
            </w:r>
          </w:p>
        </w:tc>
        <w:tc>
          <w:tcPr>
            <w:tcW w:w="1245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452C1D7E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</w:tr>
      <w:tr w:rsidR="00265A36" w:rsidRPr="004A26F8" w14:paraId="6ECCC6B7" w14:textId="77777777" w:rsidTr="005E237A">
        <w:trPr>
          <w:trHeight w:val="236"/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F5C5977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 xml:space="preserve">± 3+ 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E0FE74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6+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468E61E9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5F4F0335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245" w:type="dxa"/>
            <w:vMerge w:val="restart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53AE0BE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265A36" w:rsidRPr="004A26F8" w14:paraId="4710D021" w14:textId="77777777" w:rsidTr="005E237A">
        <w:trPr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0F057B0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2+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60C27E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E124786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3E4E9ACC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≥ 132</w:t>
            </w:r>
          </w:p>
        </w:tc>
        <w:tc>
          <w:tcPr>
            <w:tcW w:w="1245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68956A02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</w:tr>
      <w:tr w:rsidR="00265A36" w:rsidRPr="004A26F8" w14:paraId="111D5A0E" w14:textId="77777777" w:rsidTr="005E237A">
        <w:trPr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B0D5010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13+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8C559FD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14+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461A3991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-13dB</w:t>
            </w:r>
          </w:p>
        </w:tc>
        <w:tc>
          <w:tcPr>
            <w:tcW w:w="23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771F56D9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≥104</w:t>
            </w: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853C79C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265A36" w:rsidRPr="004A26F8" w14:paraId="3A3E0853" w14:textId="77777777" w:rsidTr="005E237A">
        <w:trPr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E148F46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4+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5C92F25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8+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222798D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2F9E11A2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245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E172D9F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265A36" w:rsidRPr="004A26F8" w14:paraId="761E10D6" w14:textId="77777777" w:rsidTr="005E237A">
        <w:trPr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8D230A4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A0F146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4+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6354E145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4A5301E9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272</w:t>
            </w:r>
          </w:p>
        </w:tc>
        <w:tc>
          <w:tcPr>
            <w:tcW w:w="12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D2C6C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</w:tr>
      <w:tr w:rsidR="00265A36" w:rsidRPr="004A26F8" w14:paraId="6566F6EC" w14:textId="77777777" w:rsidTr="005E237A">
        <w:trPr>
          <w:trHeight w:val="82"/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78C744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4+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68180B4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9+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31333CC1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5AE76E8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≥ 64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145DFF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265A36" w:rsidRPr="004A26F8" w14:paraId="4ACE61DC" w14:textId="77777777" w:rsidTr="005E237A">
        <w:trPr>
          <w:jc w:val="center"/>
        </w:trPr>
        <w:tc>
          <w:tcPr>
            <w:tcW w:w="21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A1B9C2B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042EEB1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± 4+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2CBEAAC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14:paraId="53F69150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4A26F8">
              <w:rPr>
                <w:b/>
                <w:bCs/>
                <w:sz w:val="20"/>
                <w:szCs w:val="20"/>
              </w:rPr>
              <w:t>≥ 132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992F" w14:textId="77777777" w:rsidR="00265A36" w:rsidRPr="004A26F8" w:rsidRDefault="00265A36" w:rsidP="005E237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</w:tr>
    </w:tbl>
    <w:p w14:paraId="6A8D2131" w14:textId="77777777" w:rsidR="00265A36" w:rsidRDefault="00265A36" w:rsidP="00265A36"/>
    <w:p w14:paraId="433F40B3" w14:textId="77777777" w:rsidR="00265A36" w:rsidRDefault="00265A36" w:rsidP="00265A36">
      <w:pPr>
        <w:pStyle w:val="Caption"/>
        <w:keepNext/>
      </w:pPr>
      <w:r w:rsidRPr="004B6429">
        <w:rPr>
          <w:u w:val="single"/>
        </w:rPr>
        <w:t>Proposal 8</w:t>
      </w:r>
      <w:r>
        <w:t xml:space="preserve">: </w:t>
      </w:r>
      <w:r w:rsidRPr="00BC09F3">
        <w:rPr>
          <w:b w:val="0"/>
          <w:bCs/>
        </w:rPr>
        <w:t>Define UE Rx-Tx time difference measurement accuracy in FR1 in AWGN with reduced number of samples</w:t>
      </w:r>
      <w:r>
        <w:rPr>
          <w:b w:val="0"/>
          <w:bCs/>
        </w:rPr>
        <w:t xml:space="preserve"> as:</w:t>
      </w:r>
    </w:p>
    <w:tbl>
      <w:tblPr>
        <w:tblStyle w:val="TableGrid"/>
        <w:tblW w:w="9742" w:type="dxa"/>
        <w:tblLook w:val="04A0" w:firstRow="1" w:lastRow="0" w:firstColumn="1" w:lastColumn="0" w:noHBand="0" w:noVBand="1"/>
      </w:tblPr>
      <w:tblGrid>
        <w:gridCol w:w="1670"/>
        <w:gridCol w:w="1670"/>
        <w:gridCol w:w="1627"/>
        <w:gridCol w:w="3185"/>
        <w:gridCol w:w="1590"/>
      </w:tblGrid>
      <w:tr w:rsidR="00265A36" w:rsidRPr="004A26F8" w14:paraId="5CA0BB7C" w14:textId="77777777" w:rsidTr="005E237A">
        <w:tc>
          <w:tcPr>
            <w:tcW w:w="1670" w:type="dxa"/>
            <w:vAlign w:val="center"/>
          </w:tcPr>
          <w:p w14:paraId="6CA1DC14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3 PFLs (T</w:t>
            </w:r>
            <w:r w:rsidRPr="004A26F8">
              <w:rPr>
                <w:rFonts w:ascii="Times New Roman" w:hAnsi="Times New Roman"/>
                <w:b/>
                <w:bCs/>
                <w:sz w:val="20"/>
                <w:szCs w:val="20"/>
                <w:vertAlign w:val="subscript"/>
                <w:lang w:val="en-US"/>
              </w:rPr>
              <w:t>c</w:t>
            </w:r>
            <w:r w:rsidRPr="004A26F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70" w:type="dxa"/>
            <w:vAlign w:val="center"/>
          </w:tcPr>
          <w:p w14:paraId="1884EF4B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2 PFLs (T</w:t>
            </w:r>
            <w:r w:rsidRPr="004A26F8">
              <w:rPr>
                <w:rFonts w:ascii="Times New Roman" w:hAnsi="Times New Roman"/>
                <w:b/>
                <w:bCs/>
                <w:sz w:val="20"/>
                <w:szCs w:val="20"/>
                <w:vertAlign w:val="subscript"/>
                <w:lang w:val="en-US"/>
              </w:rPr>
              <w:t>c</w:t>
            </w:r>
            <w:r w:rsidRPr="004A26F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27" w:type="dxa"/>
            <w:vAlign w:val="center"/>
          </w:tcPr>
          <w:p w14:paraId="3EDCC5AC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SINR</w:t>
            </w:r>
          </w:p>
        </w:tc>
        <w:tc>
          <w:tcPr>
            <w:tcW w:w="3185" w:type="dxa"/>
            <w:vAlign w:val="center"/>
          </w:tcPr>
          <w:p w14:paraId="36981E84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PRS bandwidth per PFL (PRBS)</w:t>
            </w:r>
          </w:p>
        </w:tc>
        <w:tc>
          <w:tcPr>
            <w:tcW w:w="1590" w:type="dxa"/>
            <w:vAlign w:val="center"/>
          </w:tcPr>
          <w:p w14:paraId="04D78F4A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SCS (kHz)</w:t>
            </w:r>
          </w:p>
        </w:tc>
      </w:tr>
      <w:tr w:rsidR="00265A36" w:rsidRPr="004A26F8" w14:paraId="7D25825D" w14:textId="77777777" w:rsidTr="005E237A">
        <w:tc>
          <w:tcPr>
            <w:tcW w:w="1670" w:type="dxa"/>
          </w:tcPr>
          <w:p w14:paraId="1D456754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±9+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70" w:type="dxa"/>
          </w:tcPr>
          <w:p w14:paraId="0A99CED8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±11+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27" w:type="dxa"/>
            <w:vMerge w:val="restart"/>
          </w:tcPr>
          <w:p w14:paraId="49A0F954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0dB</w:t>
            </w:r>
          </w:p>
        </w:tc>
        <w:tc>
          <w:tcPr>
            <w:tcW w:w="3185" w:type="dxa"/>
            <w:vAlign w:val="center"/>
          </w:tcPr>
          <w:p w14:paraId="3F89E295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≥104</w:t>
            </w:r>
          </w:p>
        </w:tc>
        <w:tc>
          <w:tcPr>
            <w:tcW w:w="1590" w:type="dxa"/>
          </w:tcPr>
          <w:p w14:paraId="27C64A84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</w:tr>
      <w:tr w:rsidR="00265A36" w:rsidRPr="004A26F8" w14:paraId="00224B61" w14:textId="77777777" w:rsidTr="005E237A">
        <w:tc>
          <w:tcPr>
            <w:tcW w:w="1670" w:type="dxa"/>
          </w:tcPr>
          <w:p w14:paraId="230736E1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70" w:type="dxa"/>
          </w:tcPr>
          <w:p w14:paraId="66D10A69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±5+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27" w:type="dxa"/>
            <w:vMerge/>
          </w:tcPr>
          <w:p w14:paraId="7C895294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5" w:type="dxa"/>
            <w:vAlign w:val="center"/>
          </w:tcPr>
          <w:p w14:paraId="3B32024F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590" w:type="dxa"/>
            <w:vMerge w:val="restart"/>
          </w:tcPr>
          <w:p w14:paraId="088F64FF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</w:p>
        </w:tc>
      </w:tr>
      <w:tr w:rsidR="00265A36" w:rsidRPr="004A26F8" w14:paraId="7548AB58" w14:textId="77777777" w:rsidTr="005E237A">
        <w:tc>
          <w:tcPr>
            <w:tcW w:w="1670" w:type="dxa"/>
          </w:tcPr>
          <w:p w14:paraId="3EB27951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±2+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70" w:type="dxa"/>
          </w:tcPr>
          <w:p w14:paraId="5FE4F14A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27" w:type="dxa"/>
            <w:vMerge/>
          </w:tcPr>
          <w:p w14:paraId="6D099C71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5" w:type="dxa"/>
          </w:tcPr>
          <w:p w14:paraId="24C37EDB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272</w:t>
            </w:r>
          </w:p>
        </w:tc>
        <w:tc>
          <w:tcPr>
            <w:tcW w:w="1590" w:type="dxa"/>
            <w:vMerge/>
          </w:tcPr>
          <w:p w14:paraId="7AE66F4C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65A36" w:rsidRPr="004A26F8" w14:paraId="690C327F" w14:textId="77777777" w:rsidTr="005E237A">
        <w:tc>
          <w:tcPr>
            <w:tcW w:w="1670" w:type="dxa"/>
          </w:tcPr>
          <w:p w14:paraId="7FE24F05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70" w:type="dxa"/>
          </w:tcPr>
          <w:p w14:paraId="27FE5CFE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±5+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27" w:type="dxa"/>
            <w:vMerge/>
          </w:tcPr>
          <w:p w14:paraId="64423E95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5" w:type="dxa"/>
            <w:vAlign w:val="center"/>
          </w:tcPr>
          <w:p w14:paraId="5C67D0D0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590" w:type="dxa"/>
            <w:vMerge w:val="restart"/>
          </w:tcPr>
          <w:p w14:paraId="15C2B0FA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60</w:t>
            </w:r>
          </w:p>
        </w:tc>
      </w:tr>
      <w:tr w:rsidR="00265A36" w:rsidRPr="004A26F8" w14:paraId="36503573" w14:textId="77777777" w:rsidTr="005E237A">
        <w:tc>
          <w:tcPr>
            <w:tcW w:w="1670" w:type="dxa"/>
          </w:tcPr>
          <w:p w14:paraId="13FA1D83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±2+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70" w:type="dxa"/>
          </w:tcPr>
          <w:p w14:paraId="7D4AE93A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27" w:type="dxa"/>
            <w:vMerge/>
          </w:tcPr>
          <w:p w14:paraId="3DE25094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5" w:type="dxa"/>
          </w:tcPr>
          <w:p w14:paraId="2E3A1702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≥ 132</w:t>
            </w:r>
          </w:p>
        </w:tc>
        <w:tc>
          <w:tcPr>
            <w:tcW w:w="1590" w:type="dxa"/>
            <w:vMerge/>
          </w:tcPr>
          <w:p w14:paraId="05916805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65A36" w:rsidRPr="004A26F8" w14:paraId="3B7D1665" w14:textId="77777777" w:rsidTr="005E237A">
        <w:tc>
          <w:tcPr>
            <w:tcW w:w="1670" w:type="dxa"/>
          </w:tcPr>
          <w:p w14:paraId="3E1F4801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±13+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70" w:type="dxa"/>
          </w:tcPr>
          <w:p w14:paraId="511A364A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±14+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27" w:type="dxa"/>
            <w:vMerge w:val="restart"/>
          </w:tcPr>
          <w:p w14:paraId="75A18C3F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-6dB</w:t>
            </w:r>
          </w:p>
        </w:tc>
        <w:tc>
          <w:tcPr>
            <w:tcW w:w="3185" w:type="dxa"/>
            <w:vAlign w:val="center"/>
          </w:tcPr>
          <w:p w14:paraId="518E4525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≥104</w:t>
            </w:r>
          </w:p>
        </w:tc>
        <w:tc>
          <w:tcPr>
            <w:tcW w:w="1590" w:type="dxa"/>
          </w:tcPr>
          <w:p w14:paraId="59FF8ACF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</w:tr>
      <w:tr w:rsidR="00265A36" w:rsidRPr="004A26F8" w14:paraId="142C2E52" w14:textId="77777777" w:rsidTr="005E237A">
        <w:tc>
          <w:tcPr>
            <w:tcW w:w="1670" w:type="dxa"/>
          </w:tcPr>
          <w:p w14:paraId="48D0E972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±4+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70" w:type="dxa"/>
          </w:tcPr>
          <w:p w14:paraId="1198A291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±9+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27" w:type="dxa"/>
            <w:vMerge/>
          </w:tcPr>
          <w:p w14:paraId="27A15A96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5" w:type="dxa"/>
            <w:vAlign w:val="center"/>
          </w:tcPr>
          <w:p w14:paraId="741CF206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590" w:type="dxa"/>
            <w:vMerge w:val="restart"/>
          </w:tcPr>
          <w:p w14:paraId="157DBF9A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</w:p>
        </w:tc>
      </w:tr>
      <w:tr w:rsidR="00265A36" w:rsidRPr="004A26F8" w14:paraId="12838ECB" w14:textId="77777777" w:rsidTr="005E237A">
        <w:tc>
          <w:tcPr>
            <w:tcW w:w="1670" w:type="dxa"/>
          </w:tcPr>
          <w:p w14:paraId="7DF9BC2E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±3+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70" w:type="dxa"/>
          </w:tcPr>
          <w:p w14:paraId="70B519FC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±4+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27" w:type="dxa"/>
            <w:vMerge/>
          </w:tcPr>
          <w:p w14:paraId="6EB2BA53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5" w:type="dxa"/>
            <w:vAlign w:val="center"/>
          </w:tcPr>
          <w:p w14:paraId="59A30400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272</w:t>
            </w:r>
          </w:p>
        </w:tc>
        <w:tc>
          <w:tcPr>
            <w:tcW w:w="1590" w:type="dxa"/>
            <w:vMerge/>
          </w:tcPr>
          <w:p w14:paraId="5DDD6BF5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65A36" w:rsidRPr="004A26F8" w14:paraId="7F80F4F2" w14:textId="77777777" w:rsidTr="005E237A">
        <w:tc>
          <w:tcPr>
            <w:tcW w:w="1670" w:type="dxa"/>
          </w:tcPr>
          <w:p w14:paraId="5C09ADBA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±4+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70" w:type="dxa"/>
          </w:tcPr>
          <w:p w14:paraId="7A5AAA4F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±9+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27" w:type="dxa"/>
            <w:vMerge/>
          </w:tcPr>
          <w:p w14:paraId="03448E91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5" w:type="dxa"/>
          </w:tcPr>
          <w:p w14:paraId="781DF982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≥ 64</w:t>
            </w:r>
          </w:p>
        </w:tc>
        <w:tc>
          <w:tcPr>
            <w:tcW w:w="1590" w:type="dxa"/>
            <w:vMerge w:val="restart"/>
          </w:tcPr>
          <w:p w14:paraId="30F9F035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60</w:t>
            </w:r>
          </w:p>
        </w:tc>
      </w:tr>
      <w:tr w:rsidR="00265A36" w:rsidRPr="004A26F8" w14:paraId="124180ED" w14:textId="77777777" w:rsidTr="005E237A">
        <w:tc>
          <w:tcPr>
            <w:tcW w:w="1670" w:type="dxa"/>
          </w:tcPr>
          <w:p w14:paraId="1141E400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±3+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70" w:type="dxa"/>
          </w:tcPr>
          <w:p w14:paraId="27D47FAF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±4+</w:t>
            </w:r>
            <w:r w:rsidRPr="004A26F8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27" w:type="dxa"/>
            <w:vMerge/>
          </w:tcPr>
          <w:p w14:paraId="1E333272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5" w:type="dxa"/>
          </w:tcPr>
          <w:p w14:paraId="2D22F909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26F8">
              <w:rPr>
                <w:rFonts w:ascii="Times New Roman" w:hAnsi="Times New Roman"/>
                <w:b/>
                <w:bCs/>
                <w:sz w:val="20"/>
                <w:szCs w:val="20"/>
              </w:rPr>
              <w:t>≥ 132</w:t>
            </w:r>
          </w:p>
        </w:tc>
        <w:tc>
          <w:tcPr>
            <w:tcW w:w="1590" w:type="dxa"/>
            <w:vMerge/>
          </w:tcPr>
          <w:p w14:paraId="31B89BE5" w14:textId="77777777" w:rsidR="00265A36" w:rsidRPr="004A26F8" w:rsidRDefault="00265A36" w:rsidP="005E237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75FBCAAD" w14:textId="77777777" w:rsidR="00265A36" w:rsidRDefault="00265A36" w:rsidP="00265A36"/>
    <w:p w14:paraId="579B5318" w14:textId="77777777" w:rsidR="00265A36" w:rsidRDefault="00265A36" w:rsidP="00265A36">
      <w:pPr>
        <w:pStyle w:val="Caption"/>
        <w:keepNext/>
      </w:pPr>
      <w:r w:rsidRPr="00B34A85">
        <w:rPr>
          <w:u w:val="single"/>
        </w:rPr>
        <w:t>Proposal 9</w:t>
      </w:r>
      <w:r>
        <w:t xml:space="preserve">: </w:t>
      </w:r>
      <w:r w:rsidRPr="00B34A85">
        <w:rPr>
          <w:b w:val="0"/>
          <w:bCs/>
        </w:rPr>
        <w:t>Define UE 4-sample Rx-Tx time difference measurement accuracy in FR1 for fading channel as</w:t>
      </w:r>
      <w:r>
        <w:rPr>
          <w:b w:val="0"/>
          <w:bCs/>
        </w:rPr>
        <w:t>:</w:t>
      </w:r>
    </w:p>
    <w:tbl>
      <w:tblPr>
        <w:tblW w:w="94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48"/>
        <w:gridCol w:w="2149"/>
        <w:gridCol w:w="1498"/>
        <w:gridCol w:w="2366"/>
        <w:gridCol w:w="1245"/>
      </w:tblGrid>
      <w:tr w:rsidR="00265A36" w:rsidRPr="00EF2757" w14:paraId="16C01BC4" w14:textId="77777777" w:rsidTr="005E237A">
        <w:trPr>
          <w:trHeight w:val="21"/>
          <w:jc w:val="center"/>
        </w:trPr>
        <w:tc>
          <w:tcPr>
            <w:tcW w:w="2148" w:type="dxa"/>
            <w:vAlign w:val="center"/>
          </w:tcPr>
          <w:p w14:paraId="7CCFB07C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3 PFLs (T</w:t>
            </w:r>
            <w:r w:rsidRPr="00EF2757">
              <w:rPr>
                <w:b/>
                <w:bCs/>
                <w:sz w:val="20"/>
                <w:szCs w:val="20"/>
                <w:vertAlign w:val="subscript"/>
              </w:rPr>
              <w:t>c</w:t>
            </w:r>
            <w:r w:rsidRPr="00EF275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49" w:type="dxa"/>
            <w:vAlign w:val="center"/>
          </w:tcPr>
          <w:p w14:paraId="46B26D0C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2 PFLs (T</w:t>
            </w:r>
            <w:r w:rsidRPr="00EF2757">
              <w:rPr>
                <w:b/>
                <w:bCs/>
                <w:sz w:val="20"/>
                <w:szCs w:val="20"/>
                <w:vertAlign w:val="subscript"/>
              </w:rPr>
              <w:t>c</w:t>
            </w:r>
            <w:r w:rsidRPr="00EF275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98" w:type="dxa"/>
            <w:vAlign w:val="center"/>
          </w:tcPr>
          <w:p w14:paraId="460E43B2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SINR</w:t>
            </w:r>
          </w:p>
        </w:tc>
        <w:tc>
          <w:tcPr>
            <w:tcW w:w="2366" w:type="dxa"/>
            <w:vAlign w:val="center"/>
          </w:tcPr>
          <w:p w14:paraId="2C47D171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PRS bandwidth per PFL (PRBS)</w:t>
            </w:r>
          </w:p>
        </w:tc>
        <w:tc>
          <w:tcPr>
            <w:tcW w:w="1245" w:type="dxa"/>
            <w:vAlign w:val="center"/>
          </w:tcPr>
          <w:p w14:paraId="5A3AA45B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SCS (kHz)</w:t>
            </w:r>
          </w:p>
        </w:tc>
      </w:tr>
      <w:tr w:rsidR="00265A36" w:rsidRPr="00EF2757" w14:paraId="388E651B" w14:textId="77777777" w:rsidTr="005E237A">
        <w:trPr>
          <w:trHeight w:val="21"/>
          <w:jc w:val="center"/>
        </w:trPr>
        <w:tc>
          <w:tcPr>
            <w:tcW w:w="2148" w:type="dxa"/>
            <w:vAlign w:val="center"/>
            <w:hideMark/>
          </w:tcPr>
          <w:p w14:paraId="62F5E679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39+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vAlign w:val="center"/>
            <w:hideMark/>
          </w:tcPr>
          <w:p w14:paraId="0E97999C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43+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 w:val="restart"/>
            <w:vAlign w:val="center"/>
            <w:hideMark/>
          </w:tcPr>
          <w:p w14:paraId="68ECAD7E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-3dB</w:t>
            </w:r>
          </w:p>
        </w:tc>
        <w:tc>
          <w:tcPr>
            <w:tcW w:w="2366" w:type="dxa"/>
            <w:vAlign w:val="center"/>
            <w:hideMark/>
          </w:tcPr>
          <w:p w14:paraId="5AC8A0F9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≥104</w:t>
            </w:r>
          </w:p>
        </w:tc>
        <w:tc>
          <w:tcPr>
            <w:tcW w:w="1245" w:type="dxa"/>
            <w:vAlign w:val="center"/>
            <w:hideMark/>
          </w:tcPr>
          <w:p w14:paraId="5DD4675E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265A36" w:rsidRPr="00EF2757" w14:paraId="2509CFCE" w14:textId="77777777" w:rsidTr="005E237A">
        <w:trPr>
          <w:trHeight w:val="24"/>
          <w:jc w:val="center"/>
        </w:trPr>
        <w:tc>
          <w:tcPr>
            <w:tcW w:w="2148" w:type="dxa"/>
            <w:vAlign w:val="center"/>
            <w:hideMark/>
          </w:tcPr>
          <w:p w14:paraId="49C97C1F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32+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vAlign w:val="center"/>
            <w:hideMark/>
          </w:tcPr>
          <w:p w14:paraId="51AB9DC2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36+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vAlign w:val="center"/>
          </w:tcPr>
          <w:p w14:paraId="3FCFF5EA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vAlign w:val="center"/>
            <w:hideMark/>
          </w:tcPr>
          <w:p w14:paraId="2819F511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245" w:type="dxa"/>
            <w:vMerge w:val="restart"/>
            <w:vAlign w:val="center"/>
            <w:hideMark/>
          </w:tcPr>
          <w:p w14:paraId="06DB459A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265A36" w:rsidRPr="00EF2757" w14:paraId="7F6A9907" w14:textId="77777777" w:rsidTr="005E237A">
        <w:trPr>
          <w:jc w:val="center"/>
        </w:trPr>
        <w:tc>
          <w:tcPr>
            <w:tcW w:w="2148" w:type="dxa"/>
            <w:hideMark/>
          </w:tcPr>
          <w:p w14:paraId="0475E7C8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32+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hideMark/>
          </w:tcPr>
          <w:p w14:paraId="3A49A43F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33+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vAlign w:val="center"/>
          </w:tcPr>
          <w:p w14:paraId="362ECE64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hideMark/>
          </w:tcPr>
          <w:p w14:paraId="3CB0B370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272</w:t>
            </w:r>
          </w:p>
        </w:tc>
        <w:tc>
          <w:tcPr>
            <w:tcW w:w="1245" w:type="dxa"/>
            <w:vMerge/>
            <w:vAlign w:val="center"/>
          </w:tcPr>
          <w:p w14:paraId="61E092BF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65A36" w:rsidRPr="00EF2757" w14:paraId="7C323D39" w14:textId="77777777" w:rsidTr="005E237A">
        <w:trPr>
          <w:trHeight w:val="21"/>
          <w:jc w:val="center"/>
        </w:trPr>
        <w:tc>
          <w:tcPr>
            <w:tcW w:w="2148" w:type="dxa"/>
            <w:vAlign w:val="center"/>
            <w:hideMark/>
          </w:tcPr>
          <w:p w14:paraId="377D941C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33+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vAlign w:val="center"/>
            <w:hideMark/>
          </w:tcPr>
          <w:p w14:paraId="67A7C5AB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37+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vAlign w:val="center"/>
          </w:tcPr>
          <w:p w14:paraId="2A57269C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vAlign w:val="center"/>
            <w:hideMark/>
          </w:tcPr>
          <w:p w14:paraId="6C710151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245" w:type="dxa"/>
            <w:vAlign w:val="center"/>
            <w:hideMark/>
          </w:tcPr>
          <w:p w14:paraId="464C67AD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265A36" w:rsidRPr="00EF2757" w14:paraId="30047A39" w14:textId="77777777" w:rsidTr="005E237A">
        <w:trPr>
          <w:jc w:val="center"/>
        </w:trPr>
        <w:tc>
          <w:tcPr>
            <w:tcW w:w="2148" w:type="dxa"/>
            <w:hideMark/>
          </w:tcPr>
          <w:p w14:paraId="2E63AAB2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33+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hideMark/>
          </w:tcPr>
          <w:p w14:paraId="40983339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32+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vAlign w:val="center"/>
          </w:tcPr>
          <w:p w14:paraId="29F1F344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hideMark/>
          </w:tcPr>
          <w:p w14:paraId="420E3E36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≥ 132</w:t>
            </w:r>
          </w:p>
        </w:tc>
        <w:tc>
          <w:tcPr>
            <w:tcW w:w="1245" w:type="dxa"/>
          </w:tcPr>
          <w:p w14:paraId="37757489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65A36" w:rsidRPr="00EF2757" w14:paraId="2E8CBD01" w14:textId="77777777" w:rsidTr="005E237A">
        <w:trPr>
          <w:jc w:val="center"/>
        </w:trPr>
        <w:tc>
          <w:tcPr>
            <w:tcW w:w="2148" w:type="dxa"/>
            <w:vAlign w:val="center"/>
            <w:hideMark/>
          </w:tcPr>
          <w:p w14:paraId="36D19701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40+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vAlign w:val="center"/>
            <w:hideMark/>
          </w:tcPr>
          <w:p w14:paraId="219AC0FB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47+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 w:val="restart"/>
            <w:vAlign w:val="center"/>
            <w:hideMark/>
          </w:tcPr>
          <w:p w14:paraId="48EA18D4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-13dB</w:t>
            </w:r>
          </w:p>
        </w:tc>
        <w:tc>
          <w:tcPr>
            <w:tcW w:w="2366" w:type="dxa"/>
            <w:vAlign w:val="center"/>
            <w:hideMark/>
          </w:tcPr>
          <w:p w14:paraId="57C746F8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≥104</w:t>
            </w:r>
          </w:p>
        </w:tc>
        <w:tc>
          <w:tcPr>
            <w:tcW w:w="1245" w:type="dxa"/>
            <w:vAlign w:val="center"/>
            <w:hideMark/>
          </w:tcPr>
          <w:p w14:paraId="12FA7CA7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265A36" w:rsidRPr="00EF2757" w14:paraId="5DE5DF03" w14:textId="77777777" w:rsidTr="005E237A">
        <w:trPr>
          <w:jc w:val="center"/>
        </w:trPr>
        <w:tc>
          <w:tcPr>
            <w:tcW w:w="2148" w:type="dxa"/>
            <w:vAlign w:val="center"/>
            <w:hideMark/>
          </w:tcPr>
          <w:p w14:paraId="683B9AE4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34+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vAlign w:val="center"/>
            <w:hideMark/>
          </w:tcPr>
          <w:p w14:paraId="51B1FA43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36+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vAlign w:val="center"/>
          </w:tcPr>
          <w:p w14:paraId="33DAC996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vAlign w:val="center"/>
            <w:hideMark/>
          </w:tcPr>
          <w:p w14:paraId="6B7452E3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245" w:type="dxa"/>
            <w:vMerge w:val="restart"/>
            <w:vAlign w:val="center"/>
            <w:hideMark/>
          </w:tcPr>
          <w:p w14:paraId="689CAEAC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265A36" w:rsidRPr="00EF2757" w14:paraId="57EE7844" w14:textId="77777777" w:rsidTr="005E237A">
        <w:trPr>
          <w:jc w:val="center"/>
        </w:trPr>
        <w:tc>
          <w:tcPr>
            <w:tcW w:w="2148" w:type="dxa"/>
            <w:vAlign w:val="center"/>
            <w:hideMark/>
          </w:tcPr>
          <w:p w14:paraId="56A970D2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32+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vAlign w:val="center"/>
            <w:hideMark/>
          </w:tcPr>
          <w:p w14:paraId="3D5A165C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33+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vAlign w:val="center"/>
          </w:tcPr>
          <w:p w14:paraId="44189ABE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vAlign w:val="center"/>
            <w:hideMark/>
          </w:tcPr>
          <w:p w14:paraId="7EF54442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272</w:t>
            </w:r>
          </w:p>
        </w:tc>
        <w:tc>
          <w:tcPr>
            <w:tcW w:w="1245" w:type="dxa"/>
            <w:vMerge/>
            <w:vAlign w:val="center"/>
          </w:tcPr>
          <w:p w14:paraId="2248A4FE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65A36" w:rsidRPr="00EF2757" w14:paraId="30122588" w14:textId="77777777" w:rsidTr="005E237A">
        <w:trPr>
          <w:jc w:val="center"/>
        </w:trPr>
        <w:tc>
          <w:tcPr>
            <w:tcW w:w="2148" w:type="dxa"/>
            <w:vAlign w:val="center"/>
            <w:hideMark/>
          </w:tcPr>
          <w:p w14:paraId="7288BA4B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37+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vAlign w:val="center"/>
            <w:hideMark/>
          </w:tcPr>
          <w:p w14:paraId="025FB72D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37+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vAlign w:val="center"/>
          </w:tcPr>
          <w:p w14:paraId="2D02EA6D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hideMark/>
          </w:tcPr>
          <w:p w14:paraId="63E83077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≥ 64</w:t>
            </w:r>
          </w:p>
        </w:tc>
        <w:tc>
          <w:tcPr>
            <w:tcW w:w="1245" w:type="dxa"/>
            <w:vMerge w:val="restart"/>
            <w:vAlign w:val="center"/>
            <w:hideMark/>
          </w:tcPr>
          <w:p w14:paraId="5D98200B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265A36" w:rsidRPr="00EF2757" w14:paraId="33CD0FE2" w14:textId="77777777" w:rsidTr="005E237A">
        <w:trPr>
          <w:jc w:val="center"/>
        </w:trPr>
        <w:tc>
          <w:tcPr>
            <w:tcW w:w="2148" w:type="dxa"/>
            <w:vAlign w:val="center"/>
            <w:hideMark/>
          </w:tcPr>
          <w:p w14:paraId="43369C96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35+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49" w:type="dxa"/>
            <w:vAlign w:val="center"/>
            <w:hideMark/>
          </w:tcPr>
          <w:p w14:paraId="2121F997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± 34+</w:t>
            </w:r>
            <w:r w:rsidRPr="00EF2757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498" w:type="dxa"/>
            <w:vMerge/>
            <w:vAlign w:val="center"/>
          </w:tcPr>
          <w:p w14:paraId="2F70DA31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hideMark/>
          </w:tcPr>
          <w:p w14:paraId="176F5675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F2757">
              <w:rPr>
                <w:b/>
                <w:bCs/>
                <w:sz w:val="20"/>
                <w:szCs w:val="20"/>
              </w:rPr>
              <w:t>≥ 132</w:t>
            </w:r>
          </w:p>
        </w:tc>
        <w:tc>
          <w:tcPr>
            <w:tcW w:w="1245" w:type="dxa"/>
            <w:vMerge/>
            <w:vAlign w:val="center"/>
            <w:hideMark/>
          </w:tcPr>
          <w:p w14:paraId="25547303" w14:textId="77777777" w:rsidR="00265A36" w:rsidRPr="00EF2757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5CE72A1D" w14:textId="77777777" w:rsidR="00265A36" w:rsidRDefault="00265A36" w:rsidP="00265A36">
      <w:pPr>
        <w:pStyle w:val="Caption"/>
        <w:keepNext/>
      </w:pPr>
    </w:p>
    <w:p w14:paraId="2B4792A6" w14:textId="77777777" w:rsidR="00265A36" w:rsidRPr="00047573" w:rsidRDefault="00265A36" w:rsidP="00265A36">
      <w:pPr>
        <w:pStyle w:val="Caption"/>
        <w:keepNext/>
        <w:rPr>
          <w:b w:val="0"/>
          <w:bCs/>
        </w:rPr>
      </w:pPr>
      <w:r w:rsidRPr="00047573">
        <w:rPr>
          <w:u w:val="single"/>
        </w:rPr>
        <w:t>Proposal 10</w:t>
      </w:r>
      <w:r>
        <w:t xml:space="preserve">: </w:t>
      </w:r>
      <w:r w:rsidRPr="00047573">
        <w:rPr>
          <w:b w:val="0"/>
          <w:bCs/>
        </w:rPr>
        <w:t>Define 4-sample UE Rx-Tx time difference measurement accuracy in FR2 in AWGN as:</w:t>
      </w:r>
    </w:p>
    <w:tbl>
      <w:tblPr>
        <w:tblW w:w="9554" w:type="dxa"/>
        <w:jc w:val="center"/>
        <w:tblLayout w:type="fixed"/>
        <w:tblLook w:val="04A0" w:firstRow="1" w:lastRow="0" w:firstColumn="1" w:lastColumn="0" w:noHBand="0" w:noVBand="1"/>
      </w:tblPr>
      <w:tblGrid>
        <w:gridCol w:w="2111"/>
        <w:gridCol w:w="2113"/>
        <w:gridCol w:w="1686"/>
        <w:gridCol w:w="2245"/>
        <w:gridCol w:w="1399"/>
      </w:tblGrid>
      <w:tr w:rsidR="00265A36" w:rsidRPr="008C7ABC" w14:paraId="2A46F43A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3D1A44C" w14:textId="77777777" w:rsidR="00265A36" w:rsidRPr="008C7ABC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8C7ABC">
              <w:rPr>
                <w:b/>
                <w:bCs/>
                <w:sz w:val="20"/>
                <w:szCs w:val="20"/>
              </w:rPr>
              <w:t>3 PFLs (T</w:t>
            </w:r>
            <w:r w:rsidRPr="008C7ABC">
              <w:rPr>
                <w:b/>
                <w:bCs/>
                <w:sz w:val="20"/>
                <w:szCs w:val="20"/>
                <w:vertAlign w:val="subscript"/>
              </w:rPr>
              <w:t>c</w:t>
            </w:r>
            <w:r w:rsidRPr="008C7ABC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C98E814" w14:textId="77777777" w:rsidR="00265A36" w:rsidRPr="008C7ABC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8C7ABC">
              <w:rPr>
                <w:b/>
                <w:bCs/>
                <w:sz w:val="20"/>
                <w:szCs w:val="20"/>
              </w:rPr>
              <w:t>2 PFLs (T</w:t>
            </w:r>
            <w:r w:rsidRPr="008C7ABC">
              <w:rPr>
                <w:b/>
                <w:bCs/>
                <w:sz w:val="20"/>
                <w:szCs w:val="20"/>
                <w:vertAlign w:val="subscript"/>
              </w:rPr>
              <w:t>c</w:t>
            </w:r>
            <w:r w:rsidRPr="008C7ABC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8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10C1378" w14:textId="77777777" w:rsidR="00265A36" w:rsidRPr="008C7ABC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8C7ABC">
              <w:rPr>
                <w:b/>
                <w:bCs/>
                <w:sz w:val="20"/>
                <w:szCs w:val="20"/>
              </w:rPr>
              <w:t>SINR</w:t>
            </w: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753B204" w14:textId="77777777" w:rsidR="00265A36" w:rsidRPr="008C7ABC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8C7ABC">
              <w:rPr>
                <w:b/>
                <w:bCs/>
                <w:sz w:val="20"/>
                <w:szCs w:val="20"/>
              </w:rPr>
              <w:t>PRS bandwidth per PFL (PRBS)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0E131FA" w14:textId="77777777" w:rsidR="00265A36" w:rsidRPr="008C7ABC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8C7ABC">
              <w:rPr>
                <w:b/>
                <w:bCs/>
                <w:sz w:val="20"/>
                <w:szCs w:val="20"/>
              </w:rPr>
              <w:t>SCS (kHz)</w:t>
            </w:r>
          </w:p>
        </w:tc>
      </w:tr>
      <w:tr w:rsidR="00265A36" w:rsidRPr="006B393A" w14:paraId="49D82856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F141594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3+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08CDE07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6+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772E97C5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-3</w:t>
            </w:r>
            <w:r w:rsidRPr="008C7ABC">
              <w:rPr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5181499D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67F1FF33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265A36" w:rsidRPr="006B393A" w14:paraId="716A78DD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49038CC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2+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BDF9D83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3+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3CAA754B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72629BC1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FE2F54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65A36" w:rsidRPr="006B393A" w14:paraId="3CE49661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CAB9DD7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2+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ED2F5A0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3+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E2607FD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140D6156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605BCD6C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120</w:t>
            </w:r>
          </w:p>
        </w:tc>
      </w:tr>
      <w:tr w:rsidR="00265A36" w:rsidRPr="006B393A" w14:paraId="4C62D225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869E187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1+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0FDCD2A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2+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3B484EC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5F5C2235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≥128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9933BD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65A36" w:rsidRPr="008C7ABC" w14:paraId="38F58EFF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624B248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4+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8D829A8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9+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27C2E009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-13</w:t>
            </w:r>
            <w:r w:rsidRPr="008C7ABC">
              <w:rPr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7A19701D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3CEF073D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265A36" w:rsidRPr="008C7ABC" w14:paraId="620BEDE6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F7B8C53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3+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1C33522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4+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38D9F8D2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1D2B7539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73CC986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65A36" w:rsidRPr="008C7ABC" w14:paraId="65DE94A6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EB270AF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3+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E99EB81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4+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11EC65FE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3511889B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7CB27926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120</w:t>
            </w:r>
          </w:p>
        </w:tc>
      </w:tr>
      <w:tr w:rsidR="00265A36" w:rsidRPr="008C7ABC" w14:paraId="1771119A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98916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1+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CD03B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± 2+</w:t>
            </w:r>
            <w:r w:rsidRPr="008C7ABC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C9D4CF6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9E57EE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B393A">
              <w:rPr>
                <w:b/>
                <w:bCs/>
                <w:sz w:val="20"/>
                <w:szCs w:val="20"/>
              </w:rPr>
              <w:t>≥128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AA001C7" w14:textId="77777777" w:rsidR="00265A36" w:rsidRPr="006B393A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7BD0068" w14:textId="77777777" w:rsidR="00265A36" w:rsidRDefault="00265A36" w:rsidP="00265A36"/>
    <w:p w14:paraId="58C59036" w14:textId="77777777" w:rsidR="00265A36" w:rsidRDefault="00265A36" w:rsidP="00265A36">
      <w:pPr>
        <w:pStyle w:val="Caption"/>
        <w:keepNext/>
      </w:pPr>
      <w:r w:rsidRPr="00047573">
        <w:rPr>
          <w:u w:val="single"/>
        </w:rPr>
        <w:lastRenderedPageBreak/>
        <w:t>Proposal 11</w:t>
      </w:r>
      <w:r>
        <w:t xml:space="preserve">: </w:t>
      </w:r>
      <w:r w:rsidRPr="00746F60">
        <w:rPr>
          <w:b w:val="0"/>
          <w:bCs/>
        </w:rPr>
        <w:t>Define UE Rx-Tx time difference measurement accuracy in FR2 in AWGN with reduced number of samples as:</w:t>
      </w:r>
    </w:p>
    <w:tbl>
      <w:tblPr>
        <w:tblW w:w="9554" w:type="dxa"/>
        <w:jc w:val="center"/>
        <w:tblLayout w:type="fixed"/>
        <w:tblLook w:val="04A0" w:firstRow="1" w:lastRow="0" w:firstColumn="1" w:lastColumn="0" w:noHBand="0" w:noVBand="1"/>
      </w:tblPr>
      <w:tblGrid>
        <w:gridCol w:w="2111"/>
        <w:gridCol w:w="2113"/>
        <w:gridCol w:w="1686"/>
        <w:gridCol w:w="2245"/>
        <w:gridCol w:w="1399"/>
      </w:tblGrid>
      <w:tr w:rsidR="00265A36" w:rsidRPr="00BD38C6" w14:paraId="17A9A20A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E3A602E" w14:textId="77777777" w:rsidR="00265A36" w:rsidRPr="00654BC0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54BC0">
              <w:rPr>
                <w:b/>
                <w:bCs/>
                <w:sz w:val="20"/>
                <w:szCs w:val="20"/>
              </w:rPr>
              <w:t>3 PFLs (T</w:t>
            </w:r>
            <w:r w:rsidRPr="00654BC0">
              <w:rPr>
                <w:b/>
                <w:bCs/>
                <w:sz w:val="20"/>
                <w:szCs w:val="20"/>
                <w:vertAlign w:val="subscript"/>
              </w:rPr>
              <w:t>c</w:t>
            </w:r>
            <w:r w:rsidRPr="00654BC0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0888228" w14:textId="77777777" w:rsidR="00265A36" w:rsidRPr="00654BC0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54BC0">
              <w:rPr>
                <w:b/>
                <w:bCs/>
                <w:sz w:val="20"/>
                <w:szCs w:val="20"/>
              </w:rPr>
              <w:t>2 PFLs (T</w:t>
            </w:r>
            <w:r w:rsidRPr="00654BC0">
              <w:rPr>
                <w:b/>
                <w:bCs/>
                <w:sz w:val="20"/>
                <w:szCs w:val="20"/>
                <w:vertAlign w:val="subscript"/>
              </w:rPr>
              <w:t>c</w:t>
            </w:r>
            <w:r w:rsidRPr="00654BC0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8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5FF5E9E8" w14:textId="77777777" w:rsidR="00265A36" w:rsidRPr="00654BC0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54BC0">
              <w:rPr>
                <w:b/>
                <w:bCs/>
                <w:sz w:val="20"/>
                <w:szCs w:val="20"/>
              </w:rPr>
              <w:t>SINR</w:t>
            </w: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81B5E04" w14:textId="77777777" w:rsidR="00265A36" w:rsidRPr="00654BC0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54BC0">
              <w:rPr>
                <w:b/>
                <w:bCs/>
                <w:sz w:val="20"/>
                <w:szCs w:val="20"/>
              </w:rPr>
              <w:t>PRS bandwidth per PFL (PRBS)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4CF2BF81" w14:textId="77777777" w:rsidR="00265A36" w:rsidRPr="00654BC0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654BC0">
              <w:rPr>
                <w:b/>
                <w:bCs/>
                <w:sz w:val="20"/>
                <w:szCs w:val="20"/>
              </w:rPr>
              <w:t>SCS (kHz)</w:t>
            </w:r>
          </w:p>
        </w:tc>
      </w:tr>
      <w:tr w:rsidR="00265A36" w:rsidRPr="00BD38C6" w14:paraId="33F4247F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1BA1BDE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3+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BCC035E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5+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1CAA0052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0</w:t>
            </w:r>
            <w:r w:rsidRPr="00654BC0">
              <w:rPr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40DB1518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2FC50240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265A36" w:rsidRPr="00BD38C6" w14:paraId="097EDFE7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828EE69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2+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54EF68F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3+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11557936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1717B502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387BD89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65A36" w:rsidRPr="00BD38C6" w14:paraId="1C2471D0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3605E0F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2+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30547AF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3+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C9BBD11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7DB133BB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121A75C3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120</w:t>
            </w:r>
          </w:p>
        </w:tc>
      </w:tr>
      <w:tr w:rsidR="00265A36" w:rsidRPr="00BD38C6" w14:paraId="34258E6D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D2F0657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1+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012FFE9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2+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3F0725A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3A5F9EF8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≥128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1625362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65A36" w:rsidRPr="00BD38C6" w14:paraId="0359A53F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FD5AB71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4+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31EC3BC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9+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2E47F5E7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-6</w:t>
            </w:r>
            <w:r w:rsidRPr="00654BC0">
              <w:rPr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19B15EAF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448A2927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265A36" w:rsidRPr="00BD38C6" w14:paraId="2FB504CA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12520D4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3+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8692EAC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4+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6630452A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64DA3D70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373E215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65A36" w:rsidRPr="00BD38C6" w14:paraId="222CDA56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E8585F5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3+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370FA44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4+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503E02FB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76052FD2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400886EC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120</w:t>
            </w:r>
          </w:p>
        </w:tc>
      </w:tr>
      <w:tr w:rsidR="00265A36" w:rsidRPr="00BD38C6" w14:paraId="47F34C6F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0DD79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1+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D48B1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± 2+</w:t>
            </w:r>
            <w:r w:rsidRPr="00654BC0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1DA910E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FBAF5B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BD38C6">
              <w:rPr>
                <w:b/>
                <w:bCs/>
                <w:sz w:val="20"/>
                <w:szCs w:val="20"/>
              </w:rPr>
              <w:t>≥128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A833E20" w14:textId="77777777" w:rsidR="00265A36" w:rsidRPr="00BD38C6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5BC80CFF" w14:textId="77777777" w:rsidR="00265A36" w:rsidRDefault="00265A36" w:rsidP="00265A36"/>
    <w:p w14:paraId="24A78834" w14:textId="77777777" w:rsidR="00265A36" w:rsidRDefault="00265A36" w:rsidP="00265A36">
      <w:pPr>
        <w:pStyle w:val="Caption"/>
        <w:keepNext/>
      </w:pPr>
      <w:r w:rsidRPr="00837AD7">
        <w:rPr>
          <w:u w:val="single"/>
        </w:rPr>
        <w:t>Proposal 12</w:t>
      </w:r>
      <w:r>
        <w:t xml:space="preserve">: </w:t>
      </w:r>
      <w:r w:rsidRPr="00892E6D">
        <w:rPr>
          <w:b w:val="0"/>
          <w:bCs/>
        </w:rPr>
        <w:t>Define 4-sample UE Rx-Tx time difference measurement accuracy in FR2 for fading channel as:</w:t>
      </w:r>
    </w:p>
    <w:tbl>
      <w:tblPr>
        <w:tblW w:w="9554" w:type="dxa"/>
        <w:jc w:val="center"/>
        <w:tblLayout w:type="fixed"/>
        <w:tblLook w:val="04A0" w:firstRow="1" w:lastRow="0" w:firstColumn="1" w:lastColumn="0" w:noHBand="0" w:noVBand="1"/>
      </w:tblPr>
      <w:tblGrid>
        <w:gridCol w:w="2111"/>
        <w:gridCol w:w="2113"/>
        <w:gridCol w:w="1686"/>
        <w:gridCol w:w="2245"/>
        <w:gridCol w:w="1399"/>
      </w:tblGrid>
      <w:tr w:rsidR="00265A36" w:rsidRPr="000B7392" w14:paraId="3FAF794F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A20E624" w14:textId="77777777" w:rsidR="00265A36" w:rsidRPr="000B7392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0B7392">
              <w:rPr>
                <w:b/>
                <w:bCs/>
                <w:sz w:val="20"/>
                <w:szCs w:val="20"/>
              </w:rPr>
              <w:t>3 PFLs (T</w:t>
            </w:r>
            <w:r w:rsidRPr="000B7392">
              <w:rPr>
                <w:b/>
                <w:bCs/>
                <w:sz w:val="20"/>
                <w:szCs w:val="20"/>
                <w:vertAlign w:val="subscript"/>
              </w:rPr>
              <w:t>c</w:t>
            </w:r>
            <w:r w:rsidRPr="000B739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B29D635" w14:textId="77777777" w:rsidR="00265A36" w:rsidRPr="000B7392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0B7392">
              <w:rPr>
                <w:b/>
                <w:bCs/>
                <w:sz w:val="20"/>
                <w:szCs w:val="20"/>
              </w:rPr>
              <w:t>2 PFLs (T</w:t>
            </w:r>
            <w:r w:rsidRPr="000B7392">
              <w:rPr>
                <w:b/>
                <w:bCs/>
                <w:sz w:val="20"/>
                <w:szCs w:val="20"/>
                <w:vertAlign w:val="subscript"/>
              </w:rPr>
              <w:t>c</w:t>
            </w:r>
            <w:r w:rsidRPr="000B739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86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F0B9502" w14:textId="77777777" w:rsidR="00265A36" w:rsidRPr="000B7392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0B7392">
              <w:rPr>
                <w:b/>
                <w:bCs/>
                <w:sz w:val="20"/>
                <w:szCs w:val="20"/>
              </w:rPr>
              <w:t>SINR</w:t>
            </w: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A603AD4" w14:textId="77777777" w:rsidR="00265A36" w:rsidRPr="000B7392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0B7392">
              <w:rPr>
                <w:b/>
                <w:bCs/>
                <w:sz w:val="20"/>
                <w:szCs w:val="20"/>
              </w:rPr>
              <w:t>PRS bandwidth per PFL (PRBS)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8BDAD56" w14:textId="77777777" w:rsidR="00265A36" w:rsidRPr="000B7392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0B7392">
              <w:rPr>
                <w:b/>
                <w:bCs/>
                <w:sz w:val="20"/>
                <w:szCs w:val="20"/>
              </w:rPr>
              <w:t>SCS (kHz)</w:t>
            </w:r>
          </w:p>
        </w:tc>
      </w:tr>
      <w:tr w:rsidR="00265A36" w:rsidRPr="000B7392" w14:paraId="23B564DC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9CDA6F6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35+</w:t>
            </w:r>
            <w:r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18B0E58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55+</w:t>
            </w:r>
            <w:r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7EB24425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-3</w:t>
            </w:r>
            <w:r w:rsidRPr="000B7392">
              <w:rPr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17ED3B27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0302F674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265A36" w:rsidRPr="000B7392" w14:paraId="339163CE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0EAFF8E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38+</w:t>
            </w:r>
            <w:r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25A9478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35+</w:t>
            </w:r>
            <w:r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7FEAE09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06790E6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02E842D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65A36" w:rsidRPr="000B7392" w14:paraId="33E253CB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BAE9333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40+</w:t>
            </w:r>
            <w:r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35202AA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44+</w:t>
            </w:r>
            <w:r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1C3D0642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6C25C4ED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0000A5B9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120</w:t>
            </w:r>
          </w:p>
        </w:tc>
      </w:tr>
      <w:tr w:rsidR="00265A36" w:rsidRPr="000B7392" w14:paraId="15E1F5B7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CB56552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42+</w:t>
            </w:r>
            <w:r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5FCC27F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43+</w:t>
            </w:r>
            <w:r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CBE5574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5CE142BE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≥128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CA59C0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65A36" w:rsidRPr="000B7392" w14:paraId="0248DD50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89C3497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40+</w:t>
            </w:r>
            <w:r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B9A46CB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69+</w:t>
            </w:r>
            <w:r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14:paraId="289AAD98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-13</w:t>
            </w:r>
            <w:r w:rsidRPr="000B7392">
              <w:rPr>
                <w:b/>
                <w:bCs/>
                <w:sz w:val="20"/>
                <w:szCs w:val="20"/>
              </w:rPr>
              <w:t>dB</w:t>
            </w: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51025D82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62CA3464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60</w:t>
            </w:r>
          </w:p>
        </w:tc>
      </w:tr>
      <w:tr w:rsidR="00265A36" w:rsidRPr="000B7392" w14:paraId="6A0F5D22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05EF8A4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40+</w:t>
            </w:r>
            <w:r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675765D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43+</w:t>
            </w:r>
            <w:r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334A7C8B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4B98A129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≥132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6B725E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65A36" w:rsidRPr="000B7392" w14:paraId="0E4BC864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A74CB26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45+</w:t>
            </w:r>
            <w:r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DA25CEE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54+</w:t>
            </w:r>
            <w:r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78D3CE0E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7094E6BE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≥64</w:t>
            </w: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14:paraId="1B650A60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120</w:t>
            </w:r>
          </w:p>
        </w:tc>
      </w:tr>
      <w:tr w:rsidR="00265A36" w:rsidRPr="000B7392" w14:paraId="791BCA16" w14:textId="77777777" w:rsidTr="005E237A">
        <w:trPr>
          <w:jc w:val="center"/>
        </w:trPr>
        <w:tc>
          <w:tcPr>
            <w:tcW w:w="2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34AB2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51+</w:t>
            </w:r>
            <w:r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54223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± 47+</w:t>
            </w:r>
            <w:r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𝛅</w:t>
            </w:r>
          </w:p>
        </w:tc>
        <w:tc>
          <w:tcPr>
            <w:tcW w:w="168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A730C0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060F23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  <w:r w:rsidRPr="00E42ABF">
              <w:rPr>
                <w:b/>
                <w:bCs/>
                <w:sz w:val="20"/>
                <w:szCs w:val="20"/>
              </w:rPr>
              <w:t>≥128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7FA64D" w14:textId="77777777" w:rsidR="00265A36" w:rsidRPr="00E42ABF" w:rsidRDefault="00265A36" w:rsidP="005E237A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07AC5051" w14:textId="77777777" w:rsidR="006B118F" w:rsidRPr="006B118F" w:rsidRDefault="006B118F" w:rsidP="006B118F">
      <w:pPr>
        <w:rPr>
          <w:lang w:val="en-GB"/>
        </w:rPr>
      </w:pPr>
    </w:p>
    <w:p w14:paraId="033BC935" w14:textId="29CF0A14" w:rsidR="007E7052" w:rsidRPr="007E7052" w:rsidRDefault="007E7052" w:rsidP="007E7052">
      <w:pPr>
        <w:pStyle w:val="Heading1"/>
        <w:tabs>
          <w:tab w:val="left" w:pos="432"/>
        </w:tabs>
        <w:ind w:left="431" w:right="72" w:hanging="431"/>
        <w:jc w:val="both"/>
      </w:pPr>
      <w:r>
        <w:rPr>
          <w:szCs w:val="36"/>
          <w:lang w:val="en-US"/>
        </w:rPr>
        <w:t>Annex</w:t>
      </w:r>
    </w:p>
    <w:p w14:paraId="2C8D0339" w14:textId="0DA17C0D" w:rsidR="00836BC8" w:rsidRPr="00953910" w:rsidRDefault="00666B0E" w:rsidP="007E7052">
      <w:pPr>
        <w:pStyle w:val="Heading2"/>
      </w:pPr>
      <w:r>
        <w:t xml:space="preserve">Additional </w:t>
      </w:r>
      <w:r w:rsidR="00265A36" w:rsidRPr="00953910">
        <w:t>RSTD Results</w:t>
      </w:r>
    </w:p>
    <w:p w14:paraId="2C8D033A" w14:textId="77FBC564" w:rsidR="00836BC8" w:rsidRPr="00953910" w:rsidRDefault="00265A36">
      <w:pPr>
        <w:pStyle w:val="Caption"/>
      </w:pPr>
      <w:r w:rsidRPr="00953910">
        <w:t>90%-</w:t>
      </w:r>
      <w:proofErr w:type="spellStart"/>
      <w:r w:rsidRPr="00953910">
        <w:t>ile</w:t>
      </w:r>
      <w:proofErr w:type="spellEnd"/>
      <w:r w:rsidRPr="00953910">
        <w:t xml:space="preserve"> value for accuracy for 4 sample RSTD measurement in FR1 under AWGN propagation </w:t>
      </w:r>
      <w:proofErr w:type="spellStart"/>
      <w:r w:rsidRPr="00953910">
        <w:t>condtion</w:t>
      </w:r>
      <w:proofErr w:type="spellEnd"/>
      <w:r w:rsidRPr="00953910">
        <w:t xml:space="preserve"> when SINR = (-6, -13, -</w:t>
      </w:r>
      <w:proofErr w:type="gramStart"/>
      <w:r w:rsidRPr="00953910">
        <w:t>13)</w:t>
      </w:r>
      <w:proofErr w:type="spellStart"/>
      <w:r w:rsidRPr="00953910">
        <w:t>dB</w:t>
      </w:r>
      <w:proofErr w:type="gramEnd"/>
      <w:r w:rsidRPr="00953910">
        <w:t>.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4"/>
        <w:gridCol w:w="2027"/>
        <w:gridCol w:w="1175"/>
        <w:gridCol w:w="1319"/>
      </w:tblGrid>
      <w:tr w:rsidR="00836BC8" w14:paraId="2C8D033E" w14:textId="77777777">
        <w:tc>
          <w:tcPr>
            <w:tcW w:w="1124" w:type="dxa"/>
            <w:vMerge w:val="restart"/>
            <w:vAlign w:val="center"/>
          </w:tcPr>
          <w:p w14:paraId="2C8D033B" w14:textId="77777777" w:rsidR="00836BC8" w:rsidRDefault="00265A36">
            <w:pPr>
              <w:jc w:val="center"/>
              <w:rPr>
                <w:rFonts w:ascii="Times New Roman Bold" w:hAnsi="Times New Roman Bold" w:cs="Times New Roman Bold"/>
                <w:b/>
                <w:bCs/>
                <w:sz w:val="20"/>
                <w:lang w:val="sv-SE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/>
              </w:rPr>
              <w:t>SCS (kHz)</w:t>
            </w:r>
          </w:p>
        </w:tc>
        <w:tc>
          <w:tcPr>
            <w:tcW w:w="2027" w:type="dxa"/>
            <w:vMerge w:val="restart"/>
            <w:vAlign w:val="center"/>
          </w:tcPr>
          <w:p w14:paraId="2C8D033C" w14:textId="77777777" w:rsidR="00836BC8" w:rsidRDefault="00265A36">
            <w:pPr>
              <w:jc w:val="center"/>
              <w:rPr>
                <w:rFonts w:ascii="Times New Roman Bold" w:hAnsi="Times New Roman Bold" w:cs="Times New Roman Bold"/>
                <w:b/>
                <w:bCs/>
                <w:sz w:val="20"/>
                <w:lang w:val="sv-SE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/>
              </w:rPr>
              <w:t>BW per PFL (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/>
              </w:rPr>
              <w:t>PRBs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/>
              </w:rPr>
              <w:t>)</w:t>
            </w:r>
          </w:p>
        </w:tc>
        <w:tc>
          <w:tcPr>
            <w:tcW w:w="2494" w:type="dxa"/>
            <w:gridSpan w:val="2"/>
            <w:vAlign w:val="center"/>
          </w:tcPr>
          <w:p w14:paraId="2C8D033D" w14:textId="77777777" w:rsidR="00836BC8" w:rsidRDefault="00265A36">
            <w:pPr>
              <w:jc w:val="center"/>
              <w:rPr>
                <w:rFonts w:ascii="Times New Roman Bold" w:hAnsi="Times New Roman Bold" w:cs="Times New Roman Bold"/>
                <w:b/>
                <w:bCs/>
                <w:sz w:val="20"/>
                <w:lang w:val="sv-SE" w:eastAsia="zh-CN"/>
              </w:rPr>
            </w:pP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Accuracy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 xml:space="preserve"> (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Tc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)</w:t>
            </w:r>
          </w:p>
        </w:tc>
      </w:tr>
      <w:tr w:rsidR="00836BC8" w14:paraId="2C8D0343" w14:textId="77777777">
        <w:trPr>
          <w:trHeight w:val="210"/>
        </w:trPr>
        <w:tc>
          <w:tcPr>
            <w:tcW w:w="1124" w:type="dxa"/>
            <w:vMerge/>
            <w:vAlign w:val="center"/>
          </w:tcPr>
          <w:p w14:paraId="2C8D033F" w14:textId="77777777" w:rsidR="00836BC8" w:rsidRDefault="00836BC8">
            <w:pPr>
              <w:rPr>
                <w:rFonts w:ascii="Times New Roman Bold" w:hAnsi="Times New Roman Bold" w:cs="Times New Roman Bold"/>
                <w:b/>
                <w:bCs/>
                <w:sz w:val="20"/>
                <w:lang w:val="sv-SE"/>
              </w:rPr>
            </w:pPr>
          </w:p>
        </w:tc>
        <w:tc>
          <w:tcPr>
            <w:tcW w:w="2027" w:type="dxa"/>
            <w:vMerge/>
            <w:vAlign w:val="center"/>
          </w:tcPr>
          <w:p w14:paraId="2C8D0340" w14:textId="77777777" w:rsidR="00836BC8" w:rsidRDefault="00836BC8">
            <w:pPr>
              <w:rPr>
                <w:rFonts w:ascii="Times New Roman Bold" w:hAnsi="Times New Roman Bold" w:cs="Times New Roman Bold"/>
                <w:b/>
                <w:bCs/>
                <w:sz w:val="20"/>
                <w:lang w:val="sv-SE"/>
              </w:rPr>
            </w:pPr>
          </w:p>
        </w:tc>
        <w:tc>
          <w:tcPr>
            <w:tcW w:w="1175" w:type="dxa"/>
            <w:vAlign w:val="center"/>
          </w:tcPr>
          <w:p w14:paraId="2C8D0341" w14:textId="77777777" w:rsidR="00836BC8" w:rsidRDefault="00265A36">
            <w:pPr>
              <w:rPr>
                <w:rFonts w:ascii="Times New Roman Bold" w:hAnsi="Times New Roman Bold" w:cs="Times New Roman Bold"/>
                <w:b/>
                <w:bCs/>
                <w:sz w:val="20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2 PFL</w:t>
            </w:r>
          </w:p>
        </w:tc>
        <w:tc>
          <w:tcPr>
            <w:tcW w:w="1319" w:type="dxa"/>
            <w:vAlign w:val="center"/>
          </w:tcPr>
          <w:p w14:paraId="2C8D0342" w14:textId="77777777" w:rsidR="00836BC8" w:rsidRDefault="00265A36">
            <w:pPr>
              <w:rPr>
                <w:rFonts w:ascii="Times New Roman Bold" w:hAnsi="Times New Roman Bold" w:cs="Times New Roman Bold"/>
                <w:b/>
                <w:bCs/>
                <w:sz w:val="20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3 PFL</w:t>
            </w:r>
          </w:p>
        </w:tc>
      </w:tr>
      <w:tr w:rsidR="00836BC8" w14:paraId="2C8D0348" w14:textId="77777777">
        <w:tc>
          <w:tcPr>
            <w:tcW w:w="1124" w:type="dxa"/>
            <w:vAlign w:val="center"/>
          </w:tcPr>
          <w:p w14:paraId="2C8D0344" w14:textId="77777777" w:rsidR="00836BC8" w:rsidRDefault="00265A36">
            <w:pPr>
              <w:rPr>
                <w:sz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lastRenderedPageBreak/>
              <w:t>15</w:t>
            </w:r>
          </w:p>
        </w:tc>
        <w:tc>
          <w:tcPr>
            <w:tcW w:w="2027" w:type="dxa"/>
            <w:vAlign w:val="center"/>
          </w:tcPr>
          <w:p w14:paraId="2C8D0345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color w:val="00000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1175" w:type="dxa"/>
            <w:vAlign w:val="center"/>
          </w:tcPr>
          <w:p w14:paraId="2C8D0346" w14:textId="77777777" w:rsidR="00836BC8" w:rsidRDefault="00265A36">
            <w:pPr>
              <w:rPr>
                <w:sz w:val="20"/>
                <w:lang w:val="sv-SE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23 </w:t>
            </w:r>
          </w:p>
        </w:tc>
        <w:tc>
          <w:tcPr>
            <w:tcW w:w="1319" w:type="dxa"/>
            <w:vAlign w:val="center"/>
          </w:tcPr>
          <w:p w14:paraId="2C8D0347" w14:textId="77777777" w:rsidR="00836BC8" w:rsidRDefault="00265A36">
            <w:pPr>
              <w:rPr>
                <w:sz w:val="20"/>
                <w:lang w:val="sv-SE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23 </w:t>
            </w:r>
          </w:p>
        </w:tc>
      </w:tr>
      <w:tr w:rsidR="00836BC8" w14:paraId="2C8D034D" w14:textId="77777777">
        <w:tc>
          <w:tcPr>
            <w:tcW w:w="1124" w:type="dxa"/>
            <w:vMerge w:val="restart"/>
            <w:vAlign w:val="center"/>
          </w:tcPr>
          <w:p w14:paraId="2C8D0349" w14:textId="77777777" w:rsidR="00836BC8" w:rsidRDefault="00265A36">
            <w:pPr>
              <w:rPr>
                <w:sz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30</w:t>
            </w:r>
          </w:p>
        </w:tc>
        <w:tc>
          <w:tcPr>
            <w:tcW w:w="2027" w:type="dxa"/>
            <w:vAlign w:val="center"/>
          </w:tcPr>
          <w:p w14:paraId="2C8D034A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color w:val="000000"/>
                <w:sz w:val="20"/>
                <w:szCs w:val="20"/>
                <w:lang w:val="en-US" w:eastAsia="zh-CN" w:bidi="ar"/>
              </w:rPr>
              <w:t>132</w:t>
            </w:r>
          </w:p>
        </w:tc>
        <w:tc>
          <w:tcPr>
            <w:tcW w:w="1175" w:type="dxa"/>
            <w:vAlign w:val="center"/>
          </w:tcPr>
          <w:p w14:paraId="2C8D034B" w14:textId="77777777" w:rsidR="00836BC8" w:rsidRDefault="00265A36">
            <w:pPr>
              <w:rPr>
                <w:sz w:val="20"/>
                <w:lang w:val="sv-SE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12 </w:t>
            </w:r>
          </w:p>
        </w:tc>
        <w:tc>
          <w:tcPr>
            <w:tcW w:w="1319" w:type="dxa"/>
            <w:vAlign w:val="center"/>
          </w:tcPr>
          <w:p w14:paraId="2C8D034C" w14:textId="77777777" w:rsidR="00836BC8" w:rsidRDefault="00265A36">
            <w:pPr>
              <w:rPr>
                <w:sz w:val="20"/>
                <w:lang w:val="sv-SE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 </w:t>
            </w:r>
          </w:p>
        </w:tc>
      </w:tr>
      <w:tr w:rsidR="00836BC8" w14:paraId="2C8D0352" w14:textId="77777777">
        <w:trPr>
          <w:trHeight w:val="503"/>
        </w:trPr>
        <w:tc>
          <w:tcPr>
            <w:tcW w:w="1124" w:type="dxa"/>
            <w:vMerge/>
            <w:vAlign w:val="center"/>
          </w:tcPr>
          <w:p w14:paraId="2C8D034E" w14:textId="77777777" w:rsidR="00836BC8" w:rsidRDefault="00836BC8">
            <w:pPr>
              <w:rPr>
                <w:sz w:val="20"/>
                <w:lang w:val="sv-SE"/>
              </w:rPr>
            </w:pPr>
          </w:p>
        </w:tc>
        <w:tc>
          <w:tcPr>
            <w:tcW w:w="2027" w:type="dxa"/>
            <w:vAlign w:val="center"/>
          </w:tcPr>
          <w:p w14:paraId="2C8D034F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color w:val="000000"/>
                <w:sz w:val="20"/>
                <w:szCs w:val="20"/>
                <w:lang w:val="en-US" w:eastAsia="zh-CN" w:bidi="ar"/>
              </w:rPr>
              <w:t>272</w:t>
            </w:r>
          </w:p>
        </w:tc>
        <w:tc>
          <w:tcPr>
            <w:tcW w:w="1175" w:type="dxa"/>
            <w:vAlign w:val="center"/>
          </w:tcPr>
          <w:p w14:paraId="2C8D0350" w14:textId="77777777" w:rsidR="00836BC8" w:rsidRDefault="00265A36">
            <w:pPr>
              <w:rPr>
                <w:sz w:val="20"/>
                <w:lang w:val="sv-SE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 </w:t>
            </w:r>
          </w:p>
        </w:tc>
        <w:tc>
          <w:tcPr>
            <w:tcW w:w="1319" w:type="dxa"/>
            <w:vAlign w:val="center"/>
          </w:tcPr>
          <w:p w14:paraId="2C8D0351" w14:textId="77777777" w:rsidR="00836BC8" w:rsidRDefault="00265A36">
            <w:pPr>
              <w:rPr>
                <w:sz w:val="20"/>
                <w:lang w:val="sv-SE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4 </w:t>
            </w:r>
          </w:p>
        </w:tc>
      </w:tr>
      <w:tr w:rsidR="00836BC8" w14:paraId="2C8D0357" w14:textId="77777777">
        <w:tc>
          <w:tcPr>
            <w:tcW w:w="1124" w:type="dxa"/>
            <w:vMerge w:val="restart"/>
            <w:vAlign w:val="center"/>
          </w:tcPr>
          <w:p w14:paraId="2C8D0353" w14:textId="77777777" w:rsidR="00836BC8" w:rsidRDefault="00265A36">
            <w:pPr>
              <w:rPr>
                <w:sz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60</w:t>
            </w:r>
          </w:p>
        </w:tc>
        <w:tc>
          <w:tcPr>
            <w:tcW w:w="2027" w:type="dxa"/>
            <w:vAlign w:val="center"/>
          </w:tcPr>
          <w:p w14:paraId="2C8D0354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color w:val="000000"/>
                <w:sz w:val="20"/>
                <w:szCs w:val="20"/>
                <w:lang w:val="en-US" w:eastAsia="zh-CN" w:bidi="ar"/>
              </w:rPr>
              <w:t>64</w:t>
            </w:r>
          </w:p>
        </w:tc>
        <w:tc>
          <w:tcPr>
            <w:tcW w:w="1175" w:type="dxa"/>
            <w:vAlign w:val="center"/>
          </w:tcPr>
          <w:p w14:paraId="2C8D0355" w14:textId="77777777" w:rsidR="00836BC8" w:rsidRDefault="00265A36">
            <w:pPr>
              <w:rPr>
                <w:sz w:val="20"/>
                <w:lang w:val="sv-SE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12 </w:t>
            </w:r>
          </w:p>
        </w:tc>
        <w:tc>
          <w:tcPr>
            <w:tcW w:w="1319" w:type="dxa"/>
            <w:vAlign w:val="center"/>
          </w:tcPr>
          <w:p w14:paraId="2C8D0356" w14:textId="77777777" w:rsidR="00836BC8" w:rsidRDefault="00265A36">
            <w:pPr>
              <w:rPr>
                <w:sz w:val="20"/>
                <w:lang w:val="sv-SE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 </w:t>
            </w:r>
          </w:p>
        </w:tc>
      </w:tr>
      <w:tr w:rsidR="00836BC8" w14:paraId="2C8D035C" w14:textId="77777777">
        <w:tc>
          <w:tcPr>
            <w:tcW w:w="1124" w:type="dxa"/>
            <w:vMerge/>
            <w:vAlign w:val="center"/>
          </w:tcPr>
          <w:p w14:paraId="2C8D0358" w14:textId="77777777" w:rsidR="00836BC8" w:rsidRDefault="00836BC8">
            <w:pPr>
              <w:rPr>
                <w:sz w:val="20"/>
                <w:lang w:val="sv-SE"/>
              </w:rPr>
            </w:pPr>
          </w:p>
        </w:tc>
        <w:tc>
          <w:tcPr>
            <w:tcW w:w="2027" w:type="dxa"/>
            <w:vAlign w:val="center"/>
          </w:tcPr>
          <w:p w14:paraId="2C8D0359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color w:val="000000"/>
                <w:sz w:val="20"/>
                <w:szCs w:val="20"/>
                <w:lang w:val="en-US" w:eastAsia="zh-CN" w:bidi="ar"/>
              </w:rPr>
              <w:t>132</w:t>
            </w:r>
          </w:p>
        </w:tc>
        <w:tc>
          <w:tcPr>
            <w:tcW w:w="1175" w:type="dxa"/>
            <w:vAlign w:val="center"/>
          </w:tcPr>
          <w:p w14:paraId="2C8D035A" w14:textId="77777777" w:rsidR="00836BC8" w:rsidRDefault="00265A36">
            <w:pPr>
              <w:rPr>
                <w:sz w:val="20"/>
                <w:lang w:val="sv-SE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6 </w:t>
            </w:r>
          </w:p>
        </w:tc>
        <w:tc>
          <w:tcPr>
            <w:tcW w:w="1319" w:type="dxa"/>
            <w:vAlign w:val="center"/>
          </w:tcPr>
          <w:p w14:paraId="2C8D035B" w14:textId="77777777" w:rsidR="00836BC8" w:rsidRDefault="00265A36">
            <w:pPr>
              <w:rPr>
                <w:sz w:val="20"/>
                <w:lang w:val="sv-SE"/>
              </w:rPr>
            </w:pPr>
            <w:r>
              <w:rPr>
                <w:sz w:val="20"/>
                <w:szCs w:val="20"/>
                <w:lang w:val="en-US" w:eastAsia="zh-CN"/>
              </w:rPr>
              <w:t xml:space="preserve">3 </w:t>
            </w:r>
          </w:p>
        </w:tc>
      </w:tr>
    </w:tbl>
    <w:p w14:paraId="2C8D035D" w14:textId="77777777" w:rsidR="00836BC8" w:rsidRDefault="00836BC8">
      <w:pPr>
        <w:pStyle w:val="Caption"/>
        <w:rPr>
          <w:lang w:val="sv-SE"/>
        </w:rPr>
      </w:pPr>
    </w:p>
    <w:p w14:paraId="2C8D035E" w14:textId="10D089A3" w:rsidR="00836BC8" w:rsidRPr="00953910" w:rsidRDefault="00265A36">
      <w:pPr>
        <w:pStyle w:val="Caption"/>
      </w:pPr>
      <w:r w:rsidRPr="00953910">
        <w:t>90%-</w:t>
      </w:r>
      <w:proofErr w:type="spellStart"/>
      <w:r w:rsidRPr="00953910">
        <w:t>ile</w:t>
      </w:r>
      <w:proofErr w:type="spellEnd"/>
      <w:r w:rsidRPr="00953910">
        <w:t xml:space="preserve"> value for accuracy for reduced sample RSTD measurement in FR1 under AWGN propagation condition when SINR = (-3, -6, -</w:t>
      </w:r>
      <w:proofErr w:type="gramStart"/>
      <w:r w:rsidRPr="00953910">
        <w:t>6)</w:t>
      </w:r>
      <w:proofErr w:type="spellStart"/>
      <w:r w:rsidRPr="00953910">
        <w:t>dB</w:t>
      </w:r>
      <w:proofErr w:type="gramEnd"/>
      <w:r w:rsidRPr="00953910">
        <w:t>.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0"/>
        <w:gridCol w:w="2155"/>
        <w:gridCol w:w="892"/>
        <w:gridCol w:w="1328"/>
      </w:tblGrid>
      <w:tr w:rsidR="00836BC8" w14:paraId="2C8D0362" w14:textId="77777777">
        <w:tc>
          <w:tcPr>
            <w:tcW w:w="1270" w:type="dxa"/>
            <w:vMerge w:val="restart"/>
            <w:vAlign w:val="center"/>
          </w:tcPr>
          <w:p w14:paraId="2C8D035F" w14:textId="77777777" w:rsidR="00836BC8" w:rsidRDefault="00265A36">
            <w:pPr>
              <w:rPr>
                <w:rFonts w:ascii="Times New Roman Bold" w:hAnsi="Times New Roman Bold" w:cs="Times New Roman Bold"/>
                <w:b/>
                <w:bCs/>
                <w:sz w:val="20"/>
                <w:lang w:val="sv-SE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/>
              </w:rPr>
              <w:t>SCS (kHz)</w:t>
            </w:r>
          </w:p>
        </w:tc>
        <w:tc>
          <w:tcPr>
            <w:tcW w:w="2155" w:type="dxa"/>
            <w:vMerge w:val="restart"/>
            <w:vAlign w:val="center"/>
          </w:tcPr>
          <w:p w14:paraId="2C8D0360" w14:textId="77777777" w:rsidR="00836BC8" w:rsidRDefault="00265A36">
            <w:pPr>
              <w:rPr>
                <w:rFonts w:ascii="Times New Roman Bold" w:hAnsi="Times New Roman Bold" w:cs="Times New Roman Bold"/>
                <w:b/>
                <w:bCs/>
                <w:sz w:val="20"/>
                <w:lang w:val="sv-SE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/>
              </w:rPr>
              <w:t>BW per PFL (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/>
              </w:rPr>
              <w:t>PRBs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/>
              </w:rPr>
              <w:t>)</w:t>
            </w:r>
          </w:p>
        </w:tc>
        <w:tc>
          <w:tcPr>
            <w:tcW w:w="2220" w:type="dxa"/>
            <w:gridSpan w:val="2"/>
            <w:vAlign w:val="center"/>
          </w:tcPr>
          <w:p w14:paraId="2C8D0361" w14:textId="77777777" w:rsidR="00836BC8" w:rsidRDefault="00265A36">
            <w:pPr>
              <w:jc w:val="center"/>
              <w:rPr>
                <w:rFonts w:ascii="Times New Roman Bold" w:hAnsi="Times New Roman Bold" w:cs="Times New Roman Bold"/>
                <w:b/>
                <w:bCs/>
                <w:sz w:val="20"/>
                <w:lang w:val="sv-SE" w:eastAsia="zh-CN"/>
              </w:rPr>
            </w:pP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Accuracy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 xml:space="preserve"> (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Tc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)</w:t>
            </w:r>
          </w:p>
        </w:tc>
      </w:tr>
      <w:tr w:rsidR="00836BC8" w14:paraId="2C8D0367" w14:textId="77777777">
        <w:tc>
          <w:tcPr>
            <w:tcW w:w="1270" w:type="dxa"/>
            <w:vMerge/>
            <w:vAlign w:val="center"/>
          </w:tcPr>
          <w:p w14:paraId="2C8D0363" w14:textId="77777777" w:rsidR="00836BC8" w:rsidRDefault="00836BC8">
            <w:pPr>
              <w:rPr>
                <w:rFonts w:ascii="Times New Roman Bold" w:hAnsi="Times New Roman Bold" w:cs="Times New Roman Bold"/>
                <w:b/>
                <w:bCs/>
                <w:sz w:val="20"/>
                <w:lang w:val="sv-SE"/>
              </w:rPr>
            </w:pPr>
          </w:p>
        </w:tc>
        <w:tc>
          <w:tcPr>
            <w:tcW w:w="2155" w:type="dxa"/>
            <w:vMerge/>
            <w:vAlign w:val="center"/>
          </w:tcPr>
          <w:p w14:paraId="2C8D0364" w14:textId="77777777" w:rsidR="00836BC8" w:rsidRDefault="00836BC8">
            <w:pPr>
              <w:rPr>
                <w:rFonts w:ascii="Times New Roman Bold" w:hAnsi="Times New Roman Bold" w:cs="Times New Roman Bold"/>
                <w:b/>
                <w:bCs/>
                <w:sz w:val="20"/>
                <w:lang w:val="sv-SE"/>
              </w:rPr>
            </w:pPr>
          </w:p>
        </w:tc>
        <w:tc>
          <w:tcPr>
            <w:tcW w:w="892" w:type="dxa"/>
            <w:vAlign w:val="center"/>
          </w:tcPr>
          <w:p w14:paraId="2C8D0365" w14:textId="77777777" w:rsidR="00836BC8" w:rsidRDefault="00265A36">
            <w:pPr>
              <w:jc w:val="center"/>
              <w:rPr>
                <w:rFonts w:ascii="Times New Roman Bold" w:hAnsi="Times New Roman Bold" w:cs="Times New Roman Bold"/>
                <w:b/>
                <w:bCs/>
                <w:sz w:val="20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2 PFL</w:t>
            </w:r>
          </w:p>
        </w:tc>
        <w:tc>
          <w:tcPr>
            <w:tcW w:w="1328" w:type="dxa"/>
            <w:vAlign w:val="center"/>
          </w:tcPr>
          <w:p w14:paraId="2C8D0366" w14:textId="77777777" w:rsidR="00836BC8" w:rsidRDefault="00265A36">
            <w:pPr>
              <w:jc w:val="center"/>
              <w:rPr>
                <w:rFonts w:ascii="Times New Roman Bold" w:hAnsi="Times New Roman Bold" w:cs="Times New Roman Bold"/>
                <w:b/>
                <w:bCs/>
                <w:sz w:val="20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3 PFL</w:t>
            </w:r>
          </w:p>
        </w:tc>
      </w:tr>
      <w:tr w:rsidR="00836BC8" w14:paraId="2C8D036C" w14:textId="77777777">
        <w:tc>
          <w:tcPr>
            <w:tcW w:w="1270" w:type="dxa"/>
            <w:vAlign w:val="center"/>
          </w:tcPr>
          <w:p w14:paraId="2C8D0368" w14:textId="77777777" w:rsidR="00836BC8" w:rsidRDefault="00265A36">
            <w:pPr>
              <w:rPr>
                <w:sz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15</w:t>
            </w:r>
          </w:p>
        </w:tc>
        <w:tc>
          <w:tcPr>
            <w:tcW w:w="2155" w:type="dxa"/>
            <w:vAlign w:val="center"/>
          </w:tcPr>
          <w:p w14:paraId="2C8D0369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color w:val="00000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892" w:type="dxa"/>
            <w:vAlign w:val="center"/>
          </w:tcPr>
          <w:p w14:paraId="2C8D036A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en-US" w:eastAsia="zh-CN" w:bidi="ar"/>
              </w:rPr>
              <w:t xml:space="preserve">27 </w:t>
            </w:r>
          </w:p>
        </w:tc>
        <w:tc>
          <w:tcPr>
            <w:tcW w:w="1328" w:type="dxa"/>
            <w:vAlign w:val="center"/>
          </w:tcPr>
          <w:p w14:paraId="2C8D036B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en-US" w:eastAsia="zh-CN" w:bidi="ar"/>
              </w:rPr>
              <w:t xml:space="preserve">23 </w:t>
            </w:r>
          </w:p>
        </w:tc>
      </w:tr>
      <w:tr w:rsidR="00836BC8" w14:paraId="2C8D0371" w14:textId="77777777">
        <w:tc>
          <w:tcPr>
            <w:tcW w:w="1270" w:type="dxa"/>
            <w:vMerge w:val="restart"/>
            <w:vAlign w:val="center"/>
          </w:tcPr>
          <w:p w14:paraId="2C8D036D" w14:textId="77777777" w:rsidR="00836BC8" w:rsidRDefault="00265A36">
            <w:pPr>
              <w:rPr>
                <w:sz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30</w:t>
            </w:r>
          </w:p>
        </w:tc>
        <w:tc>
          <w:tcPr>
            <w:tcW w:w="2155" w:type="dxa"/>
            <w:vAlign w:val="center"/>
          </w:tcPr>
          <w:p w14:paraId="2C8D036E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color w:val="000000"/>
                <w:sz w:val="20"/>
                <w:szCs w:val="20"/>
                <w:lang w:val="en-US" w:eastAsia="zh-CN" w:bidi="ar"/>
              </w:rPr>
              <w:t>132</w:t>
            </w:r>
          </w:p>
        </w:tc>
        <w:tc>
          <w:tcPr>
            <w:tcW w:w="892" w:type="dxa"/>
            <w:vAlign w:val="center"/>
          </w:tcPr>
          <w:p w14:paraId="2C8D036F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en-US" w:eastAsia="zh-CN" w:bidi="ar"/>
              </w:rPr>
              <w:t xml:space="preserve">12 </w:t>
            </w:r>
          </w:p>
        </w:tc>
        <w:tc>
          <w:tcPr>
            <w:tcW w:w="1328" w:type="dxa"/>
            <w:vAlign w:val="center"/>
          </w:tcPr>
          <w:p w14:paraId="2C8D0370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en-US" w:eastAsia="zh-CN" w:bidi="ar"/>
              </w:rPr>
              <w:t xml:space="preserve">7 </w:t>
            </w:r>
          </w:p>
        </w:tc>
      </w:tr>
      <w:tr w:rsidR="00836BC8" w14:paraId="2C8D0376" w14:textId="77777777">
        <w:trPr>
          <w:trHeight w:val="503"/>
        </w:trPr>
        <w:tc>
          <w:tcPr>
            <w:tcW w:w="1270" w:type="dxa"/>
            <w:vMerge/>
            <w:vAlign w:val="center"/>
          </w:tcPr>
          <w:p w14:paraId="2C8D0372" w14:textId="77777777" w:rsidR="00836BC8" w:rsidRDefault="00836BC8">
            <w:pPr>
              <w:rPr>
                <w:sz w:val="20"/>
                <w:lang w:val="sv-SE"/>
              </w:rPr>
            </w:pPr>
          </w:p>
        </w:tc>
        <w:tc>
          <w:tcPr>
            <w:tcW w:w="2155" w:type="dxa"/>
            <w:vAlign w:val="center"/>
          </w:tcPr>
          <w:p w14:paraId="2C8D0373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color w:val="000000"/>
                <w:sz w:val="20"/>
                <w:szCs w:val="20"/>
                <w:lang w:val="en-US" w:eastAsia="zh-CN" w:bidi="ar"/>
              </w:rPr>
              <w:t>272</w:t>
            </w:r>
          </w:p>
        </w:tc>
        <w:tc>
          <w:tcPr>
            <w:tcW w:w="892" w:type="dxa"/>
            <w:vAlign w:val="center"/>
          </w:tcPr>
          <w:p w14:paraId="2C8D0374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en-US" w:eastAsia="zh-CN" w:bidi="ar"/>
              </w:rPr>
              <w:t xml:space="preserve">6 </w:t>
            </w:r>
          </w:p>
        </w:tc>
        <w:tc>
          <w:tcPr>
            <w:tcW w:w="1328" w:type="dxa"/>
            <w:vAlign w:val="center"/>
          </w:tcPr>
          <w:p w14:paraId="2C8D0375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en-US" w:eastAsia="zh-CN" w:bidi="ar"/>
              </w:rPr>
              <w:t xml:space="preserve">4 </w:t>
            </w:r>
          </w:p>
        </w:tc>
      </w:tr>
      <w:tr w:rsidR="00836BC8" w14:paraId="2C8D037B" w14:textId="77777777">
        <w:tc>
          <w:tcPr>
            <w:tcW w:w="1270" w:type="dxa"/>
            <w:vMerge w:val="restart"/>
            <w:vAlign w:val="center"/>
          </w:tcPr>
          <w:p w14:paraId="2C8D0377" w14:textId="77777777" w:rsidR="00836BC8" w:rsidRDefault="00265A36">
            <w:pPr>
              <w:rPr>
                <w:sz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60</w:t>
            </w:r>
          </w:p>
        </w:tc>
        <w:tc>
          <w:tcPr>
            <w:tcW w:w="2155" w:type="dxa"/>
            <w:vAlign w:val="center"/>
          </w:tcPr>
          <w:p w14:paraId="2C8D0378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color w:val="000000"/>
                <w:sz w:val="20"/>
                <w:szCs w:val="20"/>
                <w:lang w:val="en-US" w:eastAsia="zh-CN" w:bidi="ar"/>
              </w:rPr>
              <w:t>64</w:t>
            </w:r>
          </w:p>
        </w:tc>
        <w:tc>
          <w:tcPr>
            <w:tcW w:w="892" w:type="dxa"/>
            <w:vAlign w:val="center"/>
          </w:tcPr>
          <w:p w14:paraId="2C8D0379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en-US" w:eastAsia="zh-CN" w:bidi="ar"/>
              </w:rPr>
              <w:t xml:space="preserve">12 </w:t>
            </w:r>
          </w:p>
        </w:tc>
        <w:tc>
          <w:tcPr>
            <w:tcW w:w="1328" w:type="dxa"/>
            <w:vAlign w:val="center"/>
          </w:tcPr>
          <w:p w14:paraId="2C8D037A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en-US" w:eastAsia="zh-CN" w:bidi="ar"/>
              </w:rPr>
              <w:t xml:space="preserve">6 </w:t>
            </w:r>
          </w:p>
        </w:tc>
      </w:tr>
      <w:tr w:rsidR="00836BC8" w14:paraId="2C8D0380" w14:textId="77777777">
        <w:tc>
          <w:tcPr>
            <w:tcW w:w="1270" w:type="dxa"/>
            <w:vMerge/>
            <w:vAlign w:val="center"/>
          </w:tcPr>
          <w:p w14:paraId="2C8D037C" w14:textId="77777777" w:rsidR="00836BC8" w:rsidRDefault="00836BC8">
            <w:pPr>
              <w:rPr>
                <w:sz w:val="20"/>
                <w:lang w:val="sv-SE"/>
              </w:rPr>
            </w:pPr>
          </w:p>
        </w:tc>
        <w:tc>
          <w:tcPr>
            <w:tcW w:w="2155" w:type="dxa"/>
            <w:vAlign w:val="center"/>
          </w:tcPr>
          <w:p w14:paraId="2C8D037D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color w:val="000000"/>
                <w:sz w:val="20"/>
                <w:szCs w:val="20"/>
                <w:lang w:val="en-US" w:eastAsia="zh-CN" w:bidi="ar"/>
              </w:rPr>
              <w:t>132</w:t>
            </w:r>
          </w:p>
        </w:tc>
        <w:tc>
          <w:tcPr>
            <w:tcW w:w="892" w:type="dxa"/>
            <w:vAlign w:val="center"/>
          </w:tcPr>
          <w:p w14:paraId="2C8D037E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en-US" w:eastAsia="zh-CN" w:bidi="ar"/>
              </w:rPr>
              <w:t xml:space="preserve">6 </w:t>
            </w:r>
          </w:p>
        </w:tc>
        <w:tc>
          <w:tcPr>
            <w:tcW w:w="1328" w:type="dxa"/>
            <w:vAlign w:val="center"/>
          </w:tcPr>
          <w:p w14:paraId="2C8D037F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en-US" w:eastAsia="zh-CN" w:bidi="ar"/>
              </w:rPr>
              <w:t xml:space="preserve">3 </w:t>
            </w:r>
          </w:p>
        </w:tc>
      </w:tr>
    </w:tbl>
    <w:p w14:paraId="2C8D0381" w14:textId="77777777" w:rsidR="00836BC8" w:rsidRDefault="00836BC8">
      <w:pPr>
        <w:rPr>
          <w:lang w:val="sv-SE"/>
        </w:rPr>
      </w:pPr>
    </w:p>
    <w:p w14:paraId="2C8D0382" w14:textId="77777777" w:rsidR="00836BC8" w:rsidRDefault="00836BC8">
      <w:pPr>
        <w:rPr>
          <w:rFonts w:ascii="Times New Roman Bold" w:hAnsi="Times New Roman Bold" w:cs="Times New Roman Bold"/>
          <w:b/>
          <w:bCs/>
          <w:lang w:val="sv-SE"/>
        </w:rPr>
      </w:pPr>
    </w:p>
    <w:p w14:paraId="2C8D0383" w14:textId="2B3CF2E1" w:rsidR="00836BC8" w:rsidRPr="00953910" w:rsidRDefault="00265A36">
      <w:pPr>
        <w:pStyle w:val="Caption"/>
      </w:pPr>
      <w:r w:rsidRPr="00953910">
        <w:t>90%-</w:t>
      </w:r>
      <w:proofErr w:type="spellStart"/>
      <w:r w:rsidRPr="00953910">
        <w:t>ile</w:t>
      </w:r>
      <w:proofErr w:type="spellEnd"/>
      <w:r w:rsidRPr="00953910">
        <w:t xml:space="preserve"> value for accuracy for 4 sample RSTD measurement in FR2 under AWGN propagation condition when SINR = (-6, -13, -</w:t>
      </w:r>
      <w:proofErr w:type="gramStart"/>
      <w:r w:rsidRPr="00953910">
        <w:t>13)</w:t>
      </w:r>
      <w:proofErr w:type="spellStart"/>
      <w:r w:rsidRPr="00953910">
        <w:t>dB</w:t>
      </w:r>
      <w:proofErr w:type="gramEnd"/>
      <w:r w:rsidRPr="00953910">
        <w:t>.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0"/>
        <w:gridCol w:w="2155"/>
        <w:gridCol w:w="838"/>
        <w:gridCol w:w="825"/>
      </w:tblGrid>
      <w:tr w:rsidR="00836BC8" w14:paraId="2C8D0387" w14:textId="77777777">
        <w:tc>
          <w:tcPr>
            <w:tcW w:w="1270" w:type="dxa"/>
            <w:vMerge w:val="restart"/>
            <w:vAlign w:val="center"/>
          </w:tcPr>
          <w:p w14:paraId="2C8D0384" w14:textId="77777777" w:rsidR="00836BC8" w:rsidRDefault="00265A36">
            <w:pPr>
              <w:rPr>
                <w:rFonts w:ascii="Times New Roman Bold" w:hAnsi="Times New Roman Bold" w:cs="Times New Roman Bold"/>
                <w:b/>
                <w:bCs/>
                <w:sz w:val="21"/>
                <w:szCs w:val="21"/>
                <w:lang w:val="sv-SE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1"/>
                <w:szCs w:val="21"/>
                <w:lang w:val="sv-SE"/>
              </w:rPr>
              <w:t>SCS (kHz)</w:t>
            </w:r>
          </w:p>
        </w:tc>
        <w:tc>
          <w:tcPr>
            <w:tcW w:w="2155" w:type="dxa"/>
            <w:vMerge w:val="restart"/>
            <w:vAlign w:val="center"/>
          </w:tcPr>
          <w:p w14:paraId="2C8D0385" w14:textId="77777777" w:rsidR="00836BC8" w:rsidRDefault="00265A36">
            <w:pPr>
              <w:rPr>
                <w:rFonts w:ascii="Times New Roman Bold" w:hAnsi="Times New Roman Bold" w:cs="Times New Roman Bold"/>
                <w:b/>
                <w:bCs/>
                <w:sz w:val="21"/>
                <w:szCs w:val="21"/>
                <w:lang w:val="sv-SE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1"/>
                <w:szCs w:val="21"/>
                <w:lang w:val="sv-SE"/>
              </w:rPr>
              <w:t>BW per PFL (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1"/>
                <w:szCs w:val="21"/>
                <w:lang w:val="sv-SE"/>
              </w:rPr>
              <w:t>PRBs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1"/>
                <w:szCs w:val="21"/>
                <w:lang w:val="sv-SE"/>
              </w:rPr>
              <w:t>)</w:t>
            </w:r>
          </w:p>
        </w:tc>
        <w:tc>
          <w:tcPr>
            <w:tcW w:w="1663" w:type="dxa"/>
            <w:gridSpan w:val="2"/>
            <w:vAlign w:val="center"/>
          </w:tcPr>
          <w:p w14:paraId="2C8D0386" w14:textId="77777777" w:rsidR="00836BC8" w:rsidRDefault="00265A36">
            <w:pPr>
              <w:rPr>
                <w:rFonts w:ascii="Times New Roman Bold" w:hAnsi="Times New Roman Bold" w:cs="Times New Roman Bold"/>
                <w:b/>
                <w:bCs/>
                <w:sz w:val="21"/>
                <w:szCs w:val="21"/>
                <w:lang w:val="sv-SE" w:eastAsia="zh-CN"/>
              </w:rPr>
            </w:pP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Accuracy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 xml:space="preserve"> (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Tc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)</w:t>
            </w:r>
          </w:p>
        </w:tc>
      </w:tr>
      <w:tr w:rsidR="00836BC8" w14:paraId="2C8D038C" w14:textId="77777777">
        <w:tc>
          <w:tcPr>
            <w:tcW w:w="1270" w:type="dxa"/>
            <w:vMerge/>
            <w:vAlign w:val="center"/>
          </w:tcPr>
          <w:p w14:paraId="2C8D0388" w14:textId="77777777" w:rsidR="00836BC8" w:rsidRDefault="00836BC8">
            <w:pPr>
              <w:rPr>
                <w:rFonts w:ascii="Times New Roman Bold" w:hAnsi="Times New Roman Bold" w:cs="Times New Roman Bold"/>
                <w:b/>
                <w:bCs/>
                <w:sz w:val="21"/>
                <w:szCs w:val="21"/>
                <w:lang w:val="sv-SE"/>
              </w:rPr>
            </w:pPr>
          </w:p>
        </w:tc>
        <w:tc>
          <w:tcPr>
            <w:tcW w:w="2155" w:type="dxa"/>
            <w:vMerge/>
            <w:vAlign w:val="center"/>
          </w:tcPr>
          <w:p w14:paraId="2C8D0389" w14:textId="77777777" w:rsidR="00836BC8" w:rsidRDefault="00836BC8">
            <w:pPr>
              <w:rPr>
                <w:rFonts w:ascii="Times New Roman Bold" w:hAnsi="Times New Roman Bold" w:cs="Times New Roman Bold"/>
                <w:b/>
                <w:bCs/>
                <w:sz w:val="21"/>
                <w:szCs w:val="21"/>
                <w:lang w:val="sv-SE"/>
              </w:rPr>
            </w:pPr>
          </w:p>
        </w:tc>
        <w:tc>
          <w:tcPr>
            <w:tcW w:w="838" w:type="dxa"/>
            <w:vAlign w:val="center"/>
          </w:tcPr>
          <w:p w14:paraId="2C8D038A" w14:textId="77777777" w:rsidR="00836BC8" w:rsidRDefault="00265A36">
            <w:pPr>
              <w:rPr>
                <w:rFonts w:ascii="Times New Roman Bold" w:hAnsi="Times New Roman Bold" w:cs="Times New Roman Bold"/>
                <w:b/>
                <w:bCs/>
                <w:sz w:val="21"/>
                <w:szCs w:val="21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1"/>
                <w:szCs w:val="21"/>
                <w:lang w:val="sv-SE" w:eastAsia="zh-CN"/>
              </w:rPr>
              <w:t>2 PFL</w:t>
            </w:r>
          </w:p>
        </w:tc>
        <w:tc>
          <w:tcPr>
            <w:tcW w:w="825" w:type="dxa"/>
            <w:vAlign w:val="center"/>
          </w:tcPr>
          <w:p w14:paraId="2C8D038B" w14:textId="77777777" w:rsidR="00836BC8" w:rsidRDefault="00265A36">
            <w:pPr>
              <w:rPr>
                <w:rFonts w:ascii="Times New Roman Bold" w:hAnsi="Times New Roman Bold" w:cs="Times New Roman Bold"/>
                <w:b/>
                <w:bCs/>
                <w:sz w:val="21"/>
                <w:szCs w:val="21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1"/>
                <w:szCs w:val="21"/>
                <w:lang w:val="sv-SE" w:eastAsia="zh-CN"/>
              </w:rPr>
              <w:t>3 PFL</w:t>
            </w:r>
          </w:p>
        </w:tc>
      </w:tr>
      <w:tr w:rsidR="00836BC8" w14:paraId="2C8D0391" w14:textId="77777777">
        <w:tc>
          <w:tcPr>
            <w:tcW w:w="1270" w:type="dxa"/>
            <w:vMerge w:val="restart"/>
            <w:vAlign w:val="center"/>
          </w:tcPr>
          <w:p w14:paraId="2C8D038D" w14:textId="77777777" w:rsidR="00836BC8" w:rsidRDefault="00265A36">
            <w:pPr>
              <w:rPr>
                <w:sz w:val="21"/>
                <w:szCs w:val="21"/>
                <w:lang w:val="sv-SE"/>
              </w:rPr>
            </w:pPr>
            <w:r>
              <w:rPr>
                <w:sz w:val="21"/>
                <w:szCs w:val="21"/>
                <w:lang w:val="sv-SE"/>
              </w:rPr>
              <w:t>60</w:t>
            </w:r>
          </w:p>
        </w:tc>
        <w:tc>
          <w:tcPr>
            <w:tcW w:w="2155" w:type="dxa"/>
            <w:vAlign w:val="center"/>
          </w:tcPr>
          <w:p w14:paraId="2C8D038E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1"/>
                <w:szCs w:val="21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color w:val="000000"/>
                <w:sz w:val="21"/>
                <w:szCs w:val="21"/>
                <w:lang w:val="en-US" w:eastAsia="zh-CN" w:bidi="ar"/>
              </w:rPr>
              <w:t>64</w:t>
            </w:r>
          </w:p>
        </w:tc>
        <w:tc>
          <w:tcPr>
            <w:tcW w:w="838" w:type="dxa"/>
            <w:vAlign w:val="center"/>
          </w:tcPr>
          <w:p w14:paraId="2C8D038F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1"/>
                <w:szCs w:val="21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1"/>
                <w:szCs w:val="21"/>
                <w:lang w:val="en-US" w:eastAsia="zh-CN" w:bidi="ar"/>
              </w:rPr>
              <w:t xml:space="preserve">12 </w:t>
            </w:r>
          </w:p>
        </w:tc>
        <w:tc>
          <w:tcPr>
            <w:tcW w:w="825" w:type="dxa"/>
            <w:vAlign w:val="center"/>
          </w:tcPr>
          <w:p w14:paraId="2C8D0390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1"/>
                <w:szCs w:val="21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1"/>
                <w:szCs w:val="21"/>
                <w:lang w:val="en-US" w:eastAsia="zh-CN" w:bidi="ar"/>
              </w:rPr>
              <w:t xml:space="preserve">6 </w:t>
            </w:r>
          </w:p>
        </w:tc>
      </w:tr>
      <w:tr w:rsidR="00836BC8" w14:paraId="2C8D0396" w14:textId="77777777">
        <w:tc>
          <w:tcPr>
            <w:tcW w:w="1270" w:type="dxa"/>
            <w:vMerge/>
            <w:vAlign w:val="center"/>
          </w:tcPr>
          <w:p w14:paraId="2C8D0392" w14:textId="77777777" w:rsidR="00836BC8" w:rsidRDefault="00836BC8">
            <w:pPr>
              <w:rPr>
                <w:sz w:val="21"/>
                <w:szCs w:val="21"/>
                <w:lang w:val="sv-SE"/>
              </w:rPr>
            </w:pPr>
          </w:p>
        </w:tc>
        <w:tc>
          <w:tcPr>
            <w:tcW w:w="2155" w:type="dxa"/>
            <w:vAlign w:val="center"/>
          </w:tcPr>
          <w:p w14:paraId="2C8D0393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1"/>
                <w:szCs w:val="21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color w:val="000000"/>
                <w:sz w:val="21"/>
                <w:szCs w:val="21"/>
                <w:lang w:val="en-US" w:eastAsia="zh-CN" w:bidi="ar"/>
              </w:rPr>
              <w:t>132</w:t>
            </w:r>
          </w:p>
        </w:tc>
        <w:tc>
          <w:tcPr>
            <w:tcW w:w="838" w:type="dxa"/>
            <w:vAlign w:val="center"/>
          </w:tcPr>
          <w:p w14:paraId="2C8D0394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1"/>
                <w:szCs w:val="21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1"/>
                <w:szCs w:val="21"/>
                <w:lang w:val="en-US" w:eastAsia="zh-CN" w:bidi="ar"/>
              </w:rPr>
              <w:t xml:space="preserve">6 </w:t>
            </w:r>
          </w:p>
        </w:tc>
        <w:tc>
          <w:tcPr>
            <w:tcW w:w="825" w:type="dxa"/>
            <w:vAlign w:val="center"/>
          </w:tcPr>
          <w:p w14:paraId="2C8D0395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1"/>
                <w:szCs w:val="21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1"/>
                <w:szCs w:val="21"/>
                <w:lang w:val="en-US" w:eastAsia="zh-CN" w:bidi="ar"/>
              </w:rPr>
              <w:t xml:space="preserve">3 </w:t>
            </w:r>
          </w:p>
        </w:tc>
      </w:tr>
      <w:tr w:rsidR="00836BC8" w14:paraId="2C8D039C" w14:textId="77777777">
        <w:tc>
          <w:tcPr>
            <w:tcW w:w="1270" w:type="dxa"/>
            <w:vMerge w:val="restart"/>
            <w:vAlign w:val="center"/>
          </w:tcPr>
          <w:p w14:paraId="2C8D0397" w14:textId="77777777" w:rsidR="00836BC8" w:rsidRDefault="00265A36">
            <w:pPr>
              <w:rPr>
                <w:sz w:val="21"/>
                <w:szCs w:val="21"/>
                <w:lang w:val="sv-SE"/>
              </w:rPr>
            </w:pPr>
            <w:r>
              <w:rPr>
                <w:sz w:val="21"/>
                <w:szCs w:val="21"/>
                <w:lang w:val="sv-SE"/>
              </w:rPr>
              <w:t>120</w:t>
            </w:r>
          </w:p>
          <w:p w14:paraId="2C8D0398" w14:textId="77777777" w:rsidR="00836BC8" w:rsidRDefault="00836BC8">
            <w:pPr>
              <w:rPr>
                <w:sz w:val="21"/>
                <w:szCs w:val="21"/>
                <w:lang w:val="sv-SE"/>
              </w:rPr>
            </w:pPr>
          </w:p>
        </w:tc>
        <w:tc>
          <w:tcPr>
            <w:tcW w:w="2155" w:type="dxa"/>
            <w:vAlign w:val="center"/>
          </w:tcPr>
          <w:p w14:paraId="2C8D0399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1"/>
                <w:szCs w:val="21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color w:val="000000"/>
                <w:sz w:val="21"/>
                <w:szCs w:val="21"/>
                <w:lang w:val="en-US" w:eastAsia="zh-CN" w:bidi="ar"/>
              </w:rPr>
              <w:t>64</w:t>
            </w:r>
          </w:p>
        </w:tc>
        <w:tc>
          <w:tcPr>
            <w:tcW w:w="838" w:type="dxa"/>
            <w:vAlign w:val="center"/>
          </w:tcPr>
          <w:p w14:paraId="2C8D039A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1"/>
                <w:szCs w:val="21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1"/>
                <w:szCs w:val="21"/>
                <w:lang w:val="en-US" w:eastAsia="zh-CN" w:bidi="ar"/>
              </w:rPr>
              <w:t xml:space="preserve">6 </w:t>
            </w:r>
          </w:p>
        </w:tc>
        <w:tc>
          <w:tcPr>
            <w:tcW w:w="825" w:type="dxa"/>
            <w:vAlign w:val="center"/>
          </w:tcPr>
          <w:p w14:paraId="2C8D039B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1"/>
                <w:szCs w:val="21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1"/>
                <w:szCs w:val="21"/>
                <w:lang w:val="en-US" w:eastAsia="zh-CN" w:bidi="ar"/>
              </w:rPr>
              <w:t xml:space="preserve">3 </w:t>
            </w:r>
          </w:p>
        </w:tc>
      </w:tr>
      <w:tr w:rsidR="00836BC8" w14:paraId="2C8D03A1" w14:textId="77777777">
        <w:tc>
          <w:tcPr>
            <w:tcW w:w="1270" w:type="dxa"/>
            <w:vMerge/>
            <w:vAlign w:val="center"/>
          </w:tcPr>
          <w:p w14:paraId="2C8D039D" w14:textId="77777777" w:rsidR="00836BC8" w:rsidRDefault="00836BC8">
            <w:pPr>
              <w:rPr>
                <w:sz w:val="21"/>
                <w:szCs w:val="21"/>
                <w:lang w:val="sv-SE"/>
              </w:rPr>
            </w:pPr>
          </w:p>
        </w:tc>
        <w:tc>
          <w:tcPr>
            <w:tcW w:w="2155" w:type="dxa"/>
            <w:vAlign w:val="center"/>
          </w:tcPr>
          <w:p w14:paraId="2C8D039E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1"/>
                <w:szCs w:val="21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color w:val="000000"/>
                <w:sz w:val="21"/>
                <w:szCs w:val="21"/>
                <w:lang w:val="en-US" w:eastAsia="zh-CN" w:bidi="ar"/>
              </w:rPr>
              <w:t>128</w:t>
            </w:r>
          </w:p>
        </w:tc>
        <w:tc>
          <w:tcPr>
            <w:tcW w:w="838" w:type="dxa"/>
            <w:vAlign w:val="center"/>
          </w:tcPr>
          <w:p w14:paraId="2C8D039F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1"/>
                <w:szCs w:val="21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1"/>
                <w:szCs w:val="21"/>
                <w:lang w:val="en-US" w:eastAsia="zh-CN" w:bidi="ar"/>
              </w:rPr>
              <w:t xml:space="preserve">3 </w:t>
            </w:r>
          </w:p>
        </w:tc>
        <w:tc>
          <w:tcPr>
            <w:tcW w:w="825" w:type="dxa"/>
            <w:vAlign w:val="center"/>
          </w:tcPr>
          <w:p w14:paraId="2C8D03A0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1"/>
                <w:szCs w:val="21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1"/>
                <w:szCs w:val="21"/>
                <w:lang w:val="en-US" w:eastAsia="zh-CN" w:bidi="ar"/>
              </w:rPr>
              <w:t xml:space="preserve">2 </w:t>
            </w:r>
          </w:p>
        </w:tc>
      </w:tr>
    </w:tbl>
    <w:p w14:paraId="2C8D03A2" w14:textId="77777777" w:rsidR="00836BC8" w:rsidRDefault="00836BC8">
      <w:pPr>
        <w:rPr>
          <w:lang w:val="sv-SE"/>
        </w:rPr>
      </w:pPr>
    </w:p>
    <w:p w14:paraId="2C8D03A3" w14:textId="5C3E7236" w:rsidR="00836BC8" w:rsidRPr="00953910" w:rsidRDefault="00265A36">
      <w:pPr>
        <w:pStyle w:val="Caption"/>
      </w:pPr>
      <w:r w:rsidRPr="00953910">
        <w:t>90%-</w:t>
      </w:r>
      <w:proofErr w:type="spellStart"/>
      <w:r w:rsidRPr="00953910">
        <w:t>ile</w:t>
      </w:r>
      <w:proofErr w:type="spellEnd"/>
      <w:r w:rsidRPr="00953910">
        <w:t xml:space="preserve"> value for accuracy for </w:t>
      </w:r>
      <w:proofErr w:type="gramStart"/>
      <w:r w:rsidRPr="00953910">
        <w:t>reduced  sample</w:t>
      </w:r>
      <w:proofErr w:type="gramEnd"/>
      <w:r w:rsidRPr="00953910">
        <w:t xml:space="preserve"> RSTD measurement in FR2 under AWGN propagation condition when SINR (-3, -6, -6)</w:t>
      </w:r>
      <w:proofErr w:type="spellStart"/>
      <w:r w:rsidRPr="00953910">
        <w:t>dB.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0"/>
        <w:gridCol w:w="2155"/>
        <w:gridCol w:w="767"/>
        <w:gridCol w:w="780"/>
      </w:tblGrid>
      <w:tr w:rsidR="00836BC8" w14:paraId="2C8D03A7" w14:textId="77777777">
        <w:tc>
          <w:tcPr>
            <w:tcW w:w="1270" w:type="dxa"/>
            <w:vMerge w:val="restart"/>
            <w:vAlign w:val="center"/>
          </w:tcPr>
          <w:p w14:paraId="2C8D03A4" w14:textId="77777777" w:rsidR="00836BC8" w:rsidRDefault="00265A36">
            <w:pPr>
              <w:rPr>
                <w:rFonts w:ascii="Times New Roman Bold" w:hAnsi="Times New Roman Bold" w:cs="Times New Roman Bold"/>
                <w:b/>
                <w:bCs/>
                <w:sz w:val="20"/>
                <w:lang w:val="sv-SE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/>
              </w:rPr>
              <w:t>SCS (kHz)</w:t>
            </w:r>
          </w:p>
        </w:tc>
        <w:tc>
          <w:tcPr>
            <w:tcW w:w="2155" w:type="dxa"/>
            <w:vMerge w:val="restart"/>
            <w:vAlign w:val="center"/>
          </w:tcPr>
          <w:p w14:paraId="2C8D03A5" w14:textId="77777777" w:rsidR="00836BC8" w:rsidRDefault="00265A36">
            <w:pPr>
              <w:rPr>
                <w:rFonts w:ascii="Times New Roman Bold" w:hAnsi="Times New Roman Bold" w:cs="Times New Roman Bold"/>
                <w:b/>
                <w:bCs/>
                <w:sz w:val="20"/>
                <w:lang w:val="sv-SE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/>
              </w:rPr>
              <w:t>BW per PFL (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/>
              </w:rPr>
              <w:t>PRBs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/>
              </w:rPr>
              <w:t>)</w:t>
            </w:r>
          </w:p>
        </w:tc>
        <w:tc>
          <w:tcPr>
            <w:tcW w:w="1547" w:type="dxa"/>
            <w:gridSpan w:val="2"/>
            <w:vAlign w:val="center"/>
          </w:tcPr>
          <w:p w14:paraId="2C8D03A6" w14:textId="77777777" w:rsidR="00836BC8" w:rsidRDefault="00265A36">
            <w:pPr>
              <w:rPr>
                <w:rFonts w:ascii="Times New Roman Bold" w:hAnsi="Times New Roman Bold" w:cs="Times New Roman Bold"/>
                <w:b/>
                <w:bCs/>
                <w:sz w:val="20"/>
                <w:lang w:val="sv-SE" w:eastAsia="zh-CN"/>
              </w:rPr>
            </w:pP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Accuracy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 xml:space="preserve"> (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Tc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)</w:t>
            </w:r>
          </w:p>
        </w:tc>
      </w:tr>
      <w:tr w:rsidR="00836BC8" w14:paraId="2C8D03AC" w14:textId="77777777">
        <w:tc>
          <w:tcPr>
            <w:tcW w:w="1270" w:type="dxa"/>
            <w:vMerge/>
            <w:vAlign w:val="center"/>
          </w:tcPr>
          <w:p w14:paraId="2C8D03A8" w14:textId="77777777" w:rsidR="00836BC8" w:rsidRDefault="00836BC8">
            <w:pPr>
              <w:rPr>
                <w:rFonts w:ascii="Times New Roman Bold" w:hAnsi="Times New Roman Bold" w:cs="Times New Roman Bold"/>
                <w:b/>
                <w:bCs/>
                <w:sz w:val="20"/>
                <w:lang w:val="sv-SE"/>
              </w:rPr>
            </w:pPr>
          </w:p>
        </w:tc>
        <w:tc>
          <w:tcPr>
            <w:tcW w:w="2155" w:type="dxa"/>
            <w:vMerge/>
            <w:vAlign w:val="center"/>
          </w:tcPr>
          <w:p w14:paraId="2C8D03A9" w14:textId="77777777" w:rsidR="00836BC8" w:rsidRDefault="00836BC8">
            <w:pPr>
              <w:rPr>
                <w:rFonts w:ascii="Times New Roman Bold" w:hAnsi="Times New Roman Bold" w:cs="Times New Roman Bold"/>
                <w:b/>
                <w:bCs/>
                <w:sz w:val="20"/>
                <w:lang w:val="sv-SE"/>
              </w:rPr>
            </w:pPr>
          </w:p>
        </w:tc>
        <w:tc>
          <w:tcPr>
            <w:tcW w:w="767" w:type="dxa"/>
            <w:vAlign w:val="center"/>
          </w:tcPr>
          <w:p w14:paraId="2C8D03AA" w14:textId="77777777" w:rsidR="00836BC8" w:rsidRDefault="00265A36">
            <w:pPr>
              <w:rPr>
                <w:rFonts w:ascii="Times New Roman Bold" w:hAnsi="Times New Roman Bold" w:cs="Times New Roman Bold"/>
                <w:b/>
                <w:bCs/>
                <w:sz w:val="20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2 PFL</w:t>
            </w:r>
          </w:p>
        </w:tc>
        <w:tc>
          <w:tcPr>
            <w:tcW w:w="780" w:type="dxa"/>
            <w:vAlign w:val="center"/>
          </w:tcPr>
          <w:p w14:paraId="2C8D03AB" w14:textId="77777777" w:rsidR="00836BC8" w:rsidRDefault="00265A36">
            <w:pPr>
              <w:rPr>
                <w:rFonts w:ascii="Times New Roman Bold" w:hAnsi="Times New Roman Bold" w:cs="Times New Roman Bold"/>
                <w:b/>
                <w:bCs/>
                <w:sz w:val="20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3 PFL</w:t>
            </w:r>
          </w:p>
        </w:tc>
      </w:tr>
      <w:tr w:rsidR="00836BC8" w14:paraId="2C8D03B1" w14:textId="77777777">
        <w:tc>
          <w:tcPr>
            <w:tcW w:w="1270" w:type="dxa"/>
            <w:vAlign w:val="center"/>
          </w:tcPr>
          <w:p w14:paraId="2C8D03AD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val="sv-SE"/>
              </w:rPr>
              <w:t>60</w:t>
            </w:r>
          </w:p>
        </w:tc>
        <w:tc>
          <w:tcPr>
            <w:tcW w:w="2155" w:type="dxa"/>
            <w:vAlign w:val="center"/>
          </w:tcPr>
          <w:p w14:paraId="2C8D03AE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color w:val="000000"/>
                <w:sz w:val="20"/>
                <w:szCs w:val="20"/>
                <w:lang w:val="en-US" w:eastAsia="zh-CN" w:bidi="ar"/>
              </w:rPr>
              <w:t>64</w:t>
            </w:r>
          </w:p>
        </w:tc>
        <w:tc>
          <w:tcPr>
            <w:tcW w:w="767" w:type="dxa"/>
            <w:vAlign w:val="center"/>
          </w:tcPr>
          <w:p w14:paraId="2C8D03AF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en-US" w:eastAsia="zh-CN" w:bidi="ar"/>
              </w:rPr>
              <w:t xml:space="preserve">12 </w:t>
            </w:r>
          </w:p>
        </w:tc>
        <w:tc>
          <w:tcPr>
            <w:tcW w:w="780" w:type="dxa"/>
            <w:vAlign w:val="center"/>
          </w:tcPr>
          <w:p w14:paraId="2C8D03B0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en-US" w:eastAsia="zh-CN" w:bidi="ar"/>
              </w:rPr>
              <w:t xml:space="preserve">6 </w:t>
            </w:r>
          </w:p>
        </w:tc>
      </w:tr>
      <w:tr w:rsidR="00836BC8" w14:paraId="2C8D03B6" w14:textId="77777777">
        <w:tc>
          <w:tcPr>
            <w:tcW w:w="1270" w:type="dxa"/>
            <w:vAlign w:val="center"/>
          </w:tcPr>
          <w:p w14:paraId="2C8D03B2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val="sv-SE"/>
              </w:rPr>
              <w:lastRenderedPageBreak/>
              <w:t>60</w:t>
            </w:r>
          </w:p>
        </w:tc>
        <w:tc>
          <w:tcPr>
            <w:tcW w:w="2155" w:type="dxa"/>
            <w:vAlign w:val="center"/>
          </w:tcPr>
          <w:p w14:paraId="2C8D03B3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color w:val="000000"/>
                <w:sz w:val="20"/>
                <w:szCs w:val="20"/>
                <w:lang w:val="en-US" w:eastAsia="zh-CN" w:bidi="ar"/>
              </w:rPr>
              <w:t>132</w:t>
            </w:r>
          </w:p>
        </w:tc>
        <w:tc>
          <w:tcPr>
            <w:tcW w:w="767" w:type="dxa"/>
            <w:vAlign w:val="center"/>
          </w:tcPr>
          <w:p w14:paraId="2C8D03B4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en-US" w:eastAsia="zh-CN" w:bidi="ar"/>
              </w:rPr>
              <w:t xml:space="preserve">6 </w:t>
            </w:r>
          </w:p>
        </w:tc>
        <w:tc>
          <w:tcPr>
            <w:tcW w:w="780" w:type="dxa"/>
            <w:vAlign w:val="center"/>
          </w:tcPr>
          <w:p w14:paraId="2C8D03B5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en-US" w:eastAsia="zh-CN" w:bidi="ar"/>
              </w:rPr>
              <w:t xml:space="preserve">4 </w:t>
            </w:r>
          </w:p>
        </w:tc>
      </w:tr>
      <w:tr w:rsidR="00836BC8" w14:paraId="2C8D03BB" w14:textId="77777777">
        <w:tc>
          <w:tcPr>
            <w:tcW w:w="1270" w:type="dxa"/>
            <w:vAlign w:val="center"/>
          </w:tcPr>
          <w:p w14:paraId="2C8D03B7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val="sv-SE"/>
              </w:rPr>
              <w:t>120</w:t>
            </w:r>
          </w:p>
        </w:tc>
        <w:tc>
          <w:tcPr>
            <w:tcW w:w="2155" w:type="dxa"/>
            <w:vAlign w:val="center"/>
          </w:tcPr>
          <w:p w14:paraId="2C8D03B8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color w:val="000000"/>
                <w:sz w:val="20"/>
                <w:szCs w:val="20"/>
                <w:lang w:val="en-US" w:eastAsia="zh-CN" w:bidi="ar"/>
              </w:rPr>
              <w:t>64</w:t>
            </w:r>
          </w:p>
        </w:tc>
        <w:tc>
          <w:tcPr>
            <w:tcW w:w="767" w:type="dxa"/>
            <w:vAlign w:val="center"/>
          </w:tcPr>
          <w:p w14:paraId="2C8D03B9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en-US" w:eastAsia="zh-CN" w:bidi="ar"/>
              </w:rPr>
              <w:t xml:space="preserve">6 </w:t>
            </w:r>
          </w:p>
        </w:tc>
        <w:tc>
          <w:tcPr>
            <w:tcW w:w="780" w:type="dxa"/>
            <w:vAlign w:val="center"/>
          </w:tcPr>
          <w:p w14:paraId="2C8D03BA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en-US" w:eastAsia="zh-CN" w:bidi="ar"/>
              </w:rPr>
              <w:t xml:space="preserve">3 </w:t>
            </w:r>
          </w:p>
        </w:tc>
      </w:tr>
      <w:tr w:rsidR="00836BC8" w14:paraId="2C8D03C0" w14:textId="77777777">
        <w:tc>
          <w:tcPr>
            <w:tcW w:w="1270" w:type="dxa"/>
            <w:vAlign w:val="center"/>
          </w:tcPr>
          <w:p w14:paraId="2C8D03BC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val="sv-SE"/>
              </w:rPr>
              <w:t>120</w:t>
            </w:r>
          </w:p>
        </w:tc>
        <w:tc>
          <w:tcPr>
            <w:tcW w:w="2155" w:type="dxa"/>
            <w:vAlign w:val="center"/>
          </w:tcPr>
          <w:p w14:paraId="2C8D03BD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color w:val="000000"/>
                <w:sz w:val="20"/>
                <w:szCs w:val="20"/>
                <w:lang w:val="en-US" w:eastAsia="zh-CN" w:bidi="ar"/>
              </w:rPr>
              <w:t>128</w:t>
            </w:r>
          </w:p>
        </w:tc>
        <w:tc>
          <w:tcPr>
            <w:tcW w:w="767" w:type="dxa"/>
            <w:vAlign w:val="center"/>
          </w:tcPr>
          <w:p w14:paraId="2C8D03BE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en-US" w:eastAsia="zh-CN" w:bidi="ar"/>
              </w:rPr>
              <w:t xml:space="preserve">3 </w:t>
            </w:r>
          </w:p>
        </w:tc>
        <w:tc>
          <w:tcPr>
            <w:tcW w:w="780" w:type="dxa"/>
            <w:vAlign w:val="center"/>
          </w:tcPr>
          <w:p w14:paraId="2C8D03BF" w14:textId="77777777" w:rsidR="00836BC8" w:rsidRDefault="00265A36">
            <w:pPr>
              <w:jc w:val="center"/>
              <w:textAlignment w:val="bottom"/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en-US" w:eastAsia="zh-CN" w:bidi="ar"/>
              </w:rPr>
              <w:t xml:space="preserve">2 </w:t>
            </w:r>
          </w:p>
        </w:tc>
      </w:tr>
    </w:tbl>
    <w:p w14:paraId="2C8D03C1" w14:textId="77777777" w:rsidR="00836BC8" w:rsidRDefault="00836BC8">
      <w:pPr>
        <w:rPr>
          <w:lang w:val="sv-SE"/>
        </w:rPr>
      </w:pPr>
    </w:p>
    <w:p w14:paraId="2C8D03C3" w14:textId="1B180D19" w:rsidR="00836BC8" w:rsidRPr="00666B0E" w:rsidRDefault="00666B0E" w:rsidP="007E7052">
      <w:pPr>
        <w:pStyle w:val="Heading2"/>
        <w:rPr>
          <w:lang w:val="en-US"/>
        </w:rPr>
      </w:pPr>
      <w:r w:rsidRPr="00666B0E">
        <w:t xml:space="preserve">Additional </w:t>
      </w:r>
      <w:r w:rsidR="00265A36" w:rsidRPr="00666B0E">
        <w:t>UE Rx-Tx Results</w:t>
      </w:r>
    </w:p>
    <w:p w14:paraId="2C8D03C4" w14:textId="62B05E9A" w:rsidR="00836BC8" w:rsidRPr="00953910" w:rsidRDefault="00265A36">
      <w:pPr>
        <w:pStyle w:val="Caption"/>
      </w:pPr>
      <w:r w:rsidRPr="00953910">
        <w:t>90%-</w:t>
      </w:r>
      <w:proofErr w:type="spellStart"/>
      <w:r w:rsidRPr="00953910">
        <w:t>ile</w:t>
      </w:r>
      <w:proofErr w:type="spellEnd"/>
      <w:r w:rsidRPr="00953910">
        <w:t xml:space="preserve"> value for accuracy in FR1 for 4 sample UE Rx-Tx measurement under AWGN propagation condition.</w:t>
      </w:r>
    </w:p>
    <w:tbl>
      <w:tblPr>
        <w:tblW w:w="5674" w:type="dxa"/>
        <w:tblInd w:w="91" w:type="dxa"/>
        <w:tblLook w:val="04A0" w:firstRow="1" w:lastRow="0" w:firstColumn="1" w:lastColumn="0" w:noHBand="0" w:noVBand="1"/>
      </w:tblPr>
      <w:tblGrid>
        <w:gridCol w:w="795"/>
        <w:gridCol w:w="1346"/>
        <w:gridCol w:w="831"/>
        <w:gridCol w:w="950"/>
        <w:gridCol w:w="918"/>
        <w:gridCol w:w="834"/>
      </w:tblGrid>
      <w:tr w:rsidR="00836BC8" w14:paraId="2C8D03C9" w14:textId="77777777">
        <w:trPr>
          <w:trHeight w:val="408"/>
        </w:trPr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C5" w14:textId="77777777" w:rsidR="00836BC8" w:rsidRDefault="00265A36">
            <w:pPr>
              <w:jc w:val="center"/>
              <w:rPr>
                <w:rFonts w:ascii="Times New Roman Bold" w:hAnsi="Times New Roman Bold" w:cs="Times New Roman Bold"/>
                <w:b/>
                <w:bCs/>
                <w:sz w:val="20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 xml:space="preserve">SCS </w:t>
            </w: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br/>
              <w:t>(kHz)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C6" w14:textId="77777777" w:rsidR="00836BC8" w:rsidRDefault="00265A36">
            <w:pPr>
              <w:jc w:val="center"/>
              <w:rPr>
                <w:rFonts w:ascii="Times New Roman Bold" w:hAnsi="Times New Roman Bold" w:cs="Times New Roman Bold"/>
                <w:b/>
                <w:bCs/>
                <w:sz w:val="20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 xml:space="preserve">BW per PFL </w:t>
            </w: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br/>
              <w:t>(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PRBs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)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C7" w14:textId="77777777" w:rsidR="00836BC8" w:rsidRDefault="00265A36">
            <w:pPr>
              <w:jc w:val="center"/>
              <w:rPr>
                <w:rFonts w:ascii="Times New Roman Bold" w:hAnsi="Times New Roman Bold" w:cs="Times New Roman Bold"/>
                <w:b/>
                <w:bCs/>
                <w:sz w:val="20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 xml:space="preserve">2 PFL 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Accuracy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 xml:space="preserve"> (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Tc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)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C8" w14:textId="77777777" w:rsidR="00836BC8" w:rsidRDefault="00265A36">
            <w:pPr>
              <w:jc w:val="center"/>
              <w:rPr>
                <w:rFonts w:ascii="Times New Roman Bold" w:hAnsi="Times New Roman Bold" w:cs="Times New Roman Bold"/>
                <w:b/>
                <w:bCs/>
                <w:sz w:val="20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 xml:space="preserve">3 PFL 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Accuracy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 xml:space="preserve"> (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Tc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)</w:t>
            </w:r>
          </w:p>
        </w:tc>
      </w:tr>
      <w:tr w:rsidR="00836BC8" w14:paraId="2C8D03D0" w14:textId="77777777">
        <w:trPr>
          <w:trHeight w:val="408"/>
        </w:trPr>
        <w:tc>
          <w:tcPr>
            <w:tcW w:w="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CA" w14:textId="77777777" w:rsidR="00836BC8" w:rsidRDefault="00836BC8">
            <w:pPr>
              <w:rPr>
                <w:rFonts w:ascii="Times New Roman Bold" w:hAnsi="Times New Roman Bold" w:cs="Times New Roman Bold"/>
                <w:b/>
                <w:bCs/>
                <w:sz w:val="20"/>
                <w:lang w:val="sv-SE" w:eastAsia="zh-CN"/>
              </w:rPr>
            </w:pPr>
          </w:p>
        </w:tc>
        <w:tc>
          <w:tcPr>
            <w:tcW w:w="13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CB" w14:textId="77777777" w:rsidR="00836BC8" w:rsidRDefault="00836BC8">
            <w:pPr>
              <w:rPr>
                <w:rFonts w:ascii="Times New Roman Bold" w:hAnsi="Times New Roman Bold" w:cs="Times New Roman Bold"/>
                <w:b/>
                <w:bCs/>
                <w:sz w:val="20"/>
                <w:lang w:val="sv-SE" w:eastAsia="zh-CN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CC" w14:textId="77777777" w:rsidR="00836BC8" w:rsidRDefault="00265A36">
            <w:pPr>
              <w:rPr>
                <w:rFonts w:ascii="Times New Roman Bold" w:hAnsi="Times New Roman Bold" w:cs="Times New Roman Bold"/>
                <w:b/>
                <w:bCs/>
                <w:sz w:val="20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 xml:space="preserve"> -3dB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CD" w14:textId="77777777" w:rsidR="00836BC8" w:rsidRDefault="00265A36">
            <w:pPr>
              <w:rPr>
                <w:rFonts w:ascii="Times New Roman Bold" w:hAnsi="Times New Roman Bold" w:cs="Times New Roman Bold"/>
                <w:b/>
                <w:bCs/>
                <w:sz w:val="20"/>
                <w:lang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 xml:space="preserve"> -13dB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CE" w14:textId="77777777" w:rsidR="00836BC8" w:rsidRDefault="00265A36">
            <w:pPr>
              <w:rPr>
                <w:rFonts w:ascii="Times New Roman Bold" w:hAnsi="Times New Roman Bold" w:cs="Times New Roman Bold"/>
                <w:b/>
                <w:bCs/>
                <w:sz w:val="20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 xml:space="preserve"> -3dB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CF" w14:textId="77777777" w:rsidR="00836BC8" w:rsidRDefault="00265A36">
            <w:pPr>
              <w:rPr>
                <w:rFonts w:ascii="Times New Roman Bold" w:hAnsi="Times New Roman Bold" w:cs="Times New Roman Bold"/>
                <w:b/>
                <w:bCs/>
                <w:sz w:val="20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 xml:space="preserve"> -13dB</w:t>
            </w:r>
          </w:p>
        </w:tc>
      </w:tr>
      <w:tr w:rsidR="00836BC8" w14:paraId="2C8D03D7" w14:textId="77777777">
        <w:trPr>
          <w:trHeight w:val="408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D1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D2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>104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D3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eastAsia="zh-CN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 xml:space="preserve">15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D4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eastAsia="zh-CN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 xml:space="preserve">15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D5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eastAsia="zh-CN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 xml:space="preserve">15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D6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eastAsia="zh-CN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 xml:space="preserve">15 </w:t>
            </w:r>
          </w:p>
        </w:tc>
      </w:tr>
      <w:tr w:rsidR="00836BC8" w14:paraId="2C8D03DE" w14:textId="77777777">
        <w:trPr>
          <w:trHeight w:val="408"/>
        </w:trPr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D8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D9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>132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DA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eastAsia="zh-CN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 xml:space="preserve">8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DB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eastAsia="zh-CN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 xml:space="preserve">8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DC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eastAsia="zh-CN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 xml:space="preserve">4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DD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eastAsia="zh-CN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 xml:space="preserve">4 </w:t>
            </w:r>
          </w:p>
        </w:tc>
      </w:tr>
      <w:tr w:rsidR="00836BC8" w14:paraId="2C8D03E5" w14:textId="77777777">
        <w:trPr>
          <w:trHeight w:val="408"/>
        </w:trPr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DF" w14:textId="77777777" w:rsidR="00836BC8" w:rsidRDefault="00836BC8">
            <w:pPr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E0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>272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E1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eastAsia="zh-CN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 xml:space="preserve">4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E2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eastAsia="zh-CN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 xml:space="preserve">4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E3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eastAsia="zh-CN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 xml:space="preserve">2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E4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eastAsia="zh-CN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 xml:space="preserve">2 </w:t>
            </w:r>
          </w:p>
        </w:tc>
      </w:tr>
      <w:tr w:rsidR="00836BC8" w14:paraId="2C8D03EC" w14:textId="77777777">
        <w:trPr>
          <w:trHeight w:val="408"/>
        </w:trPr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E6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E7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>64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E8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eastAsia="zh-CN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 xml:space="preserve">8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E9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eastAsia="zh-CN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 xml:space="preserve">8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EA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eastAsia="zh-CN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 xml:space="preserve">4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EB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eastAsia="zh-CN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 xml:space="preserve">4 </w:t>
            </w:r>
          </w:p>
        </w:tc>
      </w:tr>
      <w:tr w:rsidR="00836BC8" w14:paraId="2C8D03F3" w14:textId="77777777">
        <w:trPr>
          <w:trHeight w:val="408"/>
        </w:trPr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ED" w14:textId="77777777" w:rsidR="00836BC8" w:rsidRDefault="00836BC8">
            <w:pPr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EE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val="sv-SE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>132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EF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eastAsia="zh-CN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 xml:space="preserve">4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F0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eastAsia="zh-CN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 xml:space="preserve">4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F1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eastAsia="zh-CN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 xml:space="preserve">2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F2" w14:textId="77777777" w:rsidR="00836BC8" w:rsidRDefault="00265A36">
            <w:pPr>
              <w:rPr>
                <w:rFonts w:ascii="Times New Roman Regular" w:hAnsi="Times New Roman Regular" w:cs="Times New Roman Regular"/>
                <w:sz w:val="20"/>
                <w:lang w:eastAsia="zh-CN"/>
              </w:rPr>
            </w:pPr>
            <w:r>
              <w:rPr>
                <w:rFonts w:ascii="Times New Roman Regular" w:hAnsi="Times New Roman Regular" w:cs="Times New Roman Regular"/>
                <w:sz w:val="20"/>
                <w:szCs w:val="20"/>
                <w:lang w:eastAsia="zh-CN"/>
              </w:rPr>
              <w:t xml:space="preserve">2 </w:t>
            </w:r>
          </w:p>
        </w:tc>
      </w:tr>
    </w:tbl>
    <w:p w14:paraId="2C8D03F4" w14:textId="77777777" w:rsidR="00836BC8" w:rsidRDefault="00836BC8">
      <w:pPr>
        <w:rPr>
          <w:lang w:val="sv-SE"/>
        </w:rPr>
      </w:pPr>
    </w:p>
    <w:p w14:paraId="2C8D03F8" w14:textId="232A23BF" w:rsidR="00836BC8" w:rsidRPr="00953910" w:rsidRDefault="00265A36">
      <w:pPr>
        <w:pStyle w:val="Caption"/>
      </w:pPr>
      <w:r w:rsidRPr="00953910">
        <w:t>90%-</w:t>
      </w:r>
      <w:proofErr w:type="spellStart"/>
      <w:r w:rsidRPr="00953910">
        <w:t>ile</w:t>
      </w:r>
      <w:proofErr w:type="spellEnd"/>
      <w:r w:rsidRPr="00953910">
        <w:t xml:space="preserve"> value for accuracy in FR1 for reduced sample UE Rx-Tx measurement under AWGN propagation condition.</w:t>
      </w:r>
    </w:p>
    <w:tbl>
      <w:tblPr>
        <w:tblW w:w="5458" w:type="dxa"/>
        <w:tblInd w:w="88" w:type="dxa"/>
        <w:tblLook w:val="04A0" w:firstRow="1" w:lastRow="0" w:firstColumn="1" w:lastColumn="0" w:noHBand="0" w:noVBand="1"/>
      </w:tblPr>
      <w:tblGrid>
        <w:gridCol w:w="843"/>
        <w:gridCol w:w="1369"/>
        <w:gridCol w:w="825"/>
        <w:gridCol w:w="807"/>
        <w:gridCol w:w="681"/>
        <w:gridCol w:w="933"/>
      </w:tblGrid>
      <w:tr w:rsidR="00836BC8" w14:paraId="2C8D03FD" w14:textId="77777777">
        <w:trPr>
          <w:trHeight w:val="408"/>
        </w:trPr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F9" w14:textId="77777777" w:rsidR="00836BC8" w:rsidRDefault="00265A36">
            <w:pPr>
              <w:jc w:val="center"/>
              <w:textAlignment w:val="center"/>
              <w:rPr>
                <w:rFonts w:ascii="Times New Roman Bold" w:eastAsia="SimSun" w:hAnsi="Times New Roman Bold" w:cs="Times New Roman Bold"/>
                <w:b/>
                <w:bCs/>
                <w:sz w:val="20"/>
                <w:lang w:val="sv-SE" w:eastAsia="zh-CN" w:bidi="ar"/>
              </w:rPr>
            </w:pPr>
            <w:r>
              <w:rPr>
                <w:rFonts w:ascii="Times New Roman Bold" w:eastAsia="SimSun" w:hAnsi="Times New Roman Bold" w:cs="Times New Roman Bold"/>
                <w:b/>
                <w:bCs/>
                <w:sz w:val="20"/>
                <w:szCs w:val="20"/>
                <w:lang w:val="sv-SE" w:eastAsia="zh-CN" w:bidi="ar"/>
              </w:rPr>
              <w:t>SCS (kHz)</w:t>
            </w:r>
          </w:p>
        </w:tc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FA" w14:textId="77777777" w:rsidR="00836BC8" w:rsidRDefault="00265A36">
            <w:pPr>
              <w:jc w:val="center"/>
              <w:textAlignment w:val="center"/>
              <w:rPr>
                <w:rFonts w:ascii="Times New Roman Bold" w:eastAsia="SimSun" w:hAnsi="Times New Roman Bold" w:cs="Times New Roman Bold"/>
                <w:b/>
                <w:bCs/>
                <w:sz w:val="20"/>
                <w:lang w:val="sv-SE" w:eastAsia="zh-CN" w:bidi="ar"/>
              </w:rPr>
            </w:pPr>
            <w:r>
              <w:rPr>
                <w:rFonts w:ascii="Times New Roman Bold" w:eastAsia="SimSun" w:hAnsi="Times New Roman Bold" w:cs="Times New Roman Bold"/>
                <w:b/>
                <w:bCs/>
                <w:sz w:val="20"/>
                <w:szCs w:val="20"/>
                <w:lang w:val="sv-SE" w:eastAsia="zh-CN" w:bidi="ar"/>
              </w:rPr>
              <w:t>BW per PFL (</w:t>
            </w:r>
            <w:proofErr w:type="spellStart"/>
            <w:r>
              <w:rPr>
                <w:rFonts w:ascii="Times New Roman Bold" w:eastAsia="SimSun" w:hAnsi="Times New Roman Bold" w:cs="Times New Roman Bold"/>
                <w:b/>
                <w:bCs/>
                <w:sz w:val="20"/>
                <w:szCs w:val="20"/>
                <w:lang w:val="sv-SE" w:eastAsia="zh-CN" w:bidi="ar"/>
              </w:rPr>
              <w:t>PRBs</w:t>
            </w:r>
            <w:proofErr w:type="spellEnd"/>
            <w:r>
              <w:rPr>
                <w:rFonts w:ascii="Times New Roman Bold" w:eastAsia="SimSun" w:hAnsi="Times New Roman Bold" w:cs="Times New Roman Bold"/>
                <w:b/>
                <w:bCs/>
                <w:sz w:val="20"/>
                <w:szCs w:val="20"/>
                <w:lang w:val="sv-SE" w:eastAsia="zh-CN" w:bidi="ar"/>
              </w:rPr>
              <w:t>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FB" w14:textId="77777777" w:rsidR="00836BC8" w:rsidRDefault="00265A36">
            <w:pPr>
              <w:jc w:val="center"/>
              <w:textAlignment w:val="center"/>
              <w:rPr>
                <w:rFonts w:ascii="Times New Roman Bold" w:eastAsia="SimSun" w:hAnsi="Times New Roman Bold" w:cs="Times New Roman Bold"/>
                <w:b/>
                <w:bCs/>
                <w:sz w:val="20"/>
                <w:lang w:val="sv-SE" w:eastAsia="zh-CN" w:bidi="ar"/>
              </w:rPr>
            </w:pPr>
            <w:r>
              <w:rPr>
                <w:rFonts w:ascii="Times New Roman Bold" w:eastAsia="SimSun" w:hAnsi="Times New Roman Bold" w:cs="Times New Roman Bold"/>
                <w:b/>
                <w:bCs/>
                <w:sz w:val="20"/>
                <w:szCs w:val="20"/>
                <w:lang w:val="sv-SE" w:eastAsia="zh-CN" w:bidi="ar"/>
              </w:rPr>
              <w:t xml:space="preserve">2 PFL 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Accuracy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 xml:space="preserve"> (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Tc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)</w:t>
            </w:r>
          </w:p>
        </w:tc>
        <w:tc>
          <w:tcPr>
            <w:tcW w:w="1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FC" w14:textId="77777777" w:rsidR="00836BC8" w:rsidRDefault="00265A36">
            <w:pPr>
              <w:jc w:val="center"/>
              <w:textAlignment w:val="center"/>
              <w:rPr>
                <w:rFonts w:ascii="Times New Roman Bold" w:eastAsia="SimSun" w:hAnsi="Times New Roman Bold" w:cs="Times New Roman Bold"/>
                <w:b/>
                <w:bCs/>
                <w:sz w:val="20"/>
                <w:lang w:val="sv-SE" w:eastAsia="zh-CN" w:bidi="ar"/>
              </w:rPr>
            </w:pPr>
            <w:r>
              <w:rPr>
                <w:rFonts w:ascii="Times New Roman Bold" w:eastAsia="SimSun" w:hAnsi="Times New Roman Bold" w:cs="Times New Roman Bold"/>
                <w:b/>
                <w:bCs/>
                <w:sz w:val="20"/>
                <w:szCs w:val="20"/>
                <w:lang w:val="sv-SE" w:eastAsia="zh-CN" w:bidi="ar"/>
              </w:rPr>
              <w:t xml:space="preserve">3 PFL 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Accuracy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 xml:space="preserve"> (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Tc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)</w:t>
            </w:r>
          </w:p>
        </w:tc>
      </w:tr>
      <w:tr w:rsidR="00836BC8" w14:paraId="2C8D0404" w14:textId="77777777">
        <w:trPr>
          <w:trHeight w:val="408"/>
        </w:trPr>
        <w:tc>
          <w:tcPr>
            <w:tcW w:w="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FE" w14:textId="77777777" w:rsidR="00836BC8" w:rsidRDefault="00836BC8">
            <w:pPr>
              <w:jc w:val="center"/>
              <w:textAlignment w:val="center"/>
              <w:rPr>
                <w:rFonts w:ascii="Times New Roman Bold" w:eastAsia="SimSun" w:hAnsi="Times New Roman Bold" w:cs="Times New Roman Bold"/>
                <w:b/>
                <w:bCs/>
                <w:sz w:val="20"/>
                <w:lang w:val="sv-SE" w:eastAsia="zh-CN" w:bidi="ar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3FF" w14:textId="77777777" w:rsidR="00836BC8" w:rsidRDefault="00836BC8">
            <w:pPr>
              <w:jc w:val="center"/>
              <w:textAlignment w:val="center"/>
              <w:rPr>
                <w:rFonts w:ascii="Times New Roman Bold" w:eastAsia="SimSun" w:hAnsi="Times New Roman Bold" w:cs="Times New Roman Bold"/>
                <w:b/>
                <w:bCs/>
                <w:sz w:val="20"/>
                <w:lang w:val="sv-SE" w:eastAsia="zh-CN" w:bidi="ar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00" w14:textId="77777777" w:rsidR="00836BC8" w:rsidRDefault="00265A36">
            <w:pPr>
              <w:jc w:val="center"/>
              <w:textAlignment w:val="center"/>
              <w:rPr>
                <w:rFonts w:ascii="Times New Roman Bold" w:eastAsia="SimSun" w:hAnsi="Times New Roman Bold" w:cs="Times New Roman Bold"/>
                <w:b/>
                <w:bCs/>
                <w:sz w:val="20"/>
                <w:lang w:val="sv-SE" w:eastAsia="zh-CN" w:bidi="ar"/>
              </w:rPr>
            </w:pPr>
            <w:r>
              <w:rPr>
                <w:rFonts w:ascii="Times New Roman Bold" w:eastAsia="SimSun" w:hAnsi="Times New Roman Bold" w:cs="Times New Roman Bold"/>
                <w:b/>
                <w:bCs/>
                <w:sz w:val="20"/>
                <w:szCs w:val="20"/>
                <w:lang w:val="sv-SE" w:eastAsia="zh-CN" w:bidi="ar"/>
              </w:rPr>
              <w:t>0dB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01" w14:textId="77777777" w:rsidR="00836BC8" w:rsidRDefault="00265A36">
            <w:pPr>
              <w:jc w:val="center"/>
              <w:textAlignment w:val="center"/>
              <w:rPr>
                <w:rFonts w:ascii="Times New Roman Bold" w:eastAsia="SimSun" w:hAnsi="Times New Roman Bold" w:cs="Times New Roman Bold"/>
                <w:b/>
                <w:bCs/>
                <w:sz w:val="20"/>
                <w:lang w:val="sv-SE" w:eastAsia="zh-CN" w:bidi="ar"/>
              </w:rPr>
            </w:pPr>
            <w:r>
              <w:rPr>
                <w:rFonts w:ascii="Times New Roman Bold" w:eastAsia="SimSun" w:hAnsi="Times New Roman Bold" w:cs="Times New Roman Bold"/>
                <w:b/>
                <w:bCs/>
                <w:sz w:val="20"/>
                <w:szCs w:val="20"/>
                <w:lang w:val="sv-SE" w:eastAsia="zh-CN" w:bidi="ar"/>
              </w:rPr>
              <w:t>-6dB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02" w14:textId="77777777" w:rsidR="00836BC8" w:rsidRDefault="00265A36">
            <w:pPr>
              <w:jc w:val="center"/>
              <w:textAlignment w:val="center"/>
              <w:rPr>
                <w:rFonts w:ascii="Times New Roman Bold" w:eastAsia="SimSun" w:hAnsi="Times New Roman Bold" w:cs="Times New Roman Bold"/>
                <w:b/>
                <w:bCs/>
                <w:sz w:val="20"/>
                <w:lang w:val="sv-SE" w:eastAsia="zh-CN" w:bidi="ar"/>
              </w:rPr>
            </w:pPr>
            <w:r>
              <w:rPr>
                <w:rFonts w:ascii="Times New Roman Bold" w:eastAsia="SimSun" w:hAnsi="Times New Roman Bold" w:cs="Times New Roman Bold"/>
                <w:b/>
                <w:bCs/>
                <w:sz w:val="20"/>
                <w:szCs w:val="20"/>
                <w:lang w:val="sv-SE" w:eastAsia="zh-CN" w:bidi="ar"/>
              </w:rPr>
              <w:t>0 dB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03" w14:textId="77777777" w:rsidR="00836BC8" w:rsidRDefault="00265A36">
            <w:pPr>
              <w:jc w:val="center"/>
              <w:textAlignment w:val="center"/>
              <w:rPr>
                <w:rFonts w:ascii="Times New Roman Bold" w:eastAsia="SimSun" w:hAnsi="Times New Roman Bold" w:cs="Times New Roman Bold"/>
                <w:b/>
                <w:bCs/>
                <w:sz w:val="20"/>
                <w:lang w:val="sv-SE" w:eastAsia="zh-CN" w:bidi="ar"/>
              </w:rPr>
            </w:pPr>
            <w:r>
              <w:rPr>
                <w:rFonts w:ascii="Times New Roman Bold" w:eastAsia="SimSun" w:hAnsi="Times New Roman Bold" w:cs="Times New Roman Bold"/>
                <w:b/>
                <w:bCs/>
                <w:sz w:val="20"/>
                <w:szCs w:val="20"/>
                <w:lang w:val="sv-SE" w:eastAsia="zh-CN" w:bidi="ar"/>
              </w:rPr>
              <w:t>-6 dB</w:t>
            </w:r>
          </w:p>
        </w:tc>
      </w:tr>
      <w:tr w:rsidR="00836BC8" w14:paraId="2C8D040B" w14:textId="77777777">
        <w:trPr>
          <w:trHeight w:val="408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05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15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06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104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07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15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08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15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09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val="sv-SE"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sv-SE" w:eastAsia="zh-CN" w:bidi="ar"/>
              </w:rPr>
              <w:t>15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0A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val="sv-SE"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sv-SE" w:eastAsia="zh-CN" w:bidi="ar"/>
              </w:rPr>
              <w:t>15</w:t>
            </w:r>
          </w:p>
        </w:tc>
      </w:tr>
      <w:tr w:rsidR="00836BC8" w14:paraId="2C8D0412" w14:textId="77777777">
        <w:trPr>
          <w:trHeight w:val="408"/>
        </w:trPr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0C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30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0D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132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0E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8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0F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10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val="sv-SE"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sv-SE" w:eastAsia="zh-CN" w:bidi="ar"/>
              </w:rPr>
              <w:t>4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11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val="sv-SE"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sv-SE" w:eastAsia="zh-CN" w:bidi="ar"/>
              </w:rPr>
              <w:t>4</w:t>
            </w:r>
          </w:p>
        </w:tc>
      </w:tr>
      <w:tr w:rsidR="00836BC8" w14:paraId="2C8D0419" w14:textId="77777777">
        <w:trPr>
          <w:trHeight w:val="408"/>
        </w:trPr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13" w14:textId="77777777" w:rsidR="00836BC8" w:rsidRDefault="00836BC8">
            <w:pPr>
              <w:jc w:val="center"/>
              <w:rPr>
                <w:rFonts w:ascii="Times New Roman Regular" w:hAnsi="Times New Roman Regular" w:cs="Times New Roman Regular"/>
                <w:sz w:val="20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14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272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15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16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17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val="sv-SE"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sv-SE" w:eastAsia="zh-CN" w:bidi="a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18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val="sv-SE"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sv-SE" w:eastAsia="zh-CN" w:bidi="ar"/>
              </w:rPr>
              <w:t>2</w:t>
            </w:r>
          </w:p>
        </w:tc>
      </w:tr>
      <w:tr w:rsidR="00836BC8" w14:paraId="2C8D0420" w14:textId="77777777">
        <w:trPr>
          <w:trHeight w:val="408"/>
        </w:trPr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1A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60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1B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64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1C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8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1D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1E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val="sv-SE"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sv-SE" w:eastAsia="zh-CN" w:bidi="ar"/>
              </w:rPr>
              <w:t>4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1F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val="sv-SE"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sv-SE" w:eastAsia="zh-CN" w:bidi="ar"/>
              </w:rPr>
              <w:t>4</w:t>
            </w:r>
          </w:p>
        </w:tc>
      </w:tr>
      <w:tr w:rsidR="00836BC8" w14:paraId="2C8D0427" w14:textId="77777777">
        <w:trPr>
          <w:trHeight w:val="408"/>
        </w:trPr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21" w14:textId="77777777" w:rsidR="00836BC8" w:rsidRDefault="00836BC8">
            <w:pPr>
              <w:jc w:val="center"/>
              <w:rPr>
                <w:rFonts w:ascii="Times New Roman Regular" w:hAnsi="Times New Roman Regular" w:cs="Times New Roman Regular"/>
                <w:sz w:val="20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22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132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23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24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25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val="sv-SE"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sv-SE" w:eastAsia="zh-CN" w:bidi="ar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26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val="sv-SE"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sv-SE" w:eastAsia="zh-CN" w:bidi="ar"/>
              </w:rPr>
              <w:t>2</w:t>
            </w:r>
          </w:p>
        </w:tc>
      </w:tr>
    </w:tbl>
    <w:p w14:paraId="2C8D0428" w14:textId="77777777" w:rsidR="00836BC8" w:rsidRDefault="00836BC8">
      <w:pPr>
        <w:rPr>
          <w:lang w:val="sv-SE"/>
        </w:rPr>
      </w:pPr>
    </w:p>
    <w:p w14:paraId="2C8D0429" w14:textId="22AA1C26" w:rsidR="00836BC8" w:rsidRPr="00953910" w:rsidRDefault="00265A36">
      <w:pPr>
        <w:pStyle w:val="Caption"/>
      </w:pPr>
      <w:r w:rsidRPr="00953910">
        <w:t>90%-</w:t>
      </w:r>
      <w:proofErr w:type="spellStart"/>
      <w:r w:rsidRPr="00953910">
        <w:t>ile</w:t>
      </w:r>
      <w:proofErr w:type="spellEnd"/>
      <w:r w:rsidRPr="00953910">
        <w:t xml:space="preserve"> value for accuracy in FR2 for 4-sample UE Rx-Tx measurement under AWGN propagation condition.</w:t>
      </w:r>
    </w:p>
    <w:tbl>
      <w:tblPr>
        <w:tblW w:w="5610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839"/>
        <w:gridCol w:w="1426"/>
        <w:gridCol w:w="798"/>
        <w:gridCol w:w="897"/>
        <w:gridCol w:w="718"/>
        <w:gridCol w:w="932"/>
      </w:tblGrid>
      <w:tr w:rsidR="00836BC8" w14:paraId="2C8D042E" w14:textId="77777777">
        <w:trPr>
          <w:trHeight w:val="408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2A" w14:textId="77777777" w:rsidR="00836BC8" w:rsidRDefault="00265A36">
            <w:pPr>
              <w:jc w:val="center"/>
              <w:rPr>
                <w:rFonts w:ascii="Times New Roman Bold" w:hAnsi="Times New Roman Bold" w:cs="Times New Roman Bold"/>
                <w:b/>
                <w:bCs/>
                <w:sz w:val="21"/>
                <w:szCs w:val="18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1"/>
                <w:szCs w:val="18"/>
                <w:lang w:val="sv-SE" w:eastAsia="zh-CN"/>
              </w:rPr>
              <w:t>SCS (kHz)</w:t>
            </w:r>
          </w:p>
        </w:tc>
        <w:tc>
          <w:tcPr>
            <w:tcW w:w="1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2B" w14:textId="77777777" w:rsidR="00836BC8" w:rsidRDefault="00265A36">
            <w:pPr>
              <w:jc w:val="center"/>
              <w:rPr>
                <w:rFonts w:ascii="Times New Roman Bold" w:hAnsi="Times New Roman Bold" w:cs="Times New Roman Bold"/>
                <w:b/>
                <w:bCs/>
                <w:sz w:val="21"/>
                <w:szCs w:val="18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1"/>
                <w:szCs w:val="18"/>
                <w:lang w:val="sv-SE" w:eastAsia="zh-CN"/>
              </w:rPr>
              <w:t>BW per PFL (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1"/>
                <w:szCs w:val="18"/>
                <w:lang w:val="sv-SE" w:eastAsia="zh-CN"/>
              </w:rPr>
              <w:t>PRBs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1"/>
                <w:szCs w:val="18"/>
                <w:lang w:val="sv-SE" w:eastAsia="zh-CN"/>
              </w:rPr>
              <w:t>)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2C" w14:textId="77777777" w:rsidR="00836BC8" w:rsidRDefault="00265A36">
            <w:pPr>
              <w:jc w:val="center"/>
              <w:rPr>
                <w:rFonts w:ascii="Times New Roman Bold" w:hAnsi="Times New Roman Bold" w:cs="Times New Roman Bold"/>
                <w:b/>
                <w:bCs/>
                <w:sz w:val="21"/>
                <w:szCs w:val="18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1"/>
                <w:szCs w:val="18"/>
                <w:lang w:val="sv-SE" w:eastAsia="zh-CN"/>
              </w:rPr>
              <w:t xml:space="preserve">2 PFL 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Accuracy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 xml:space="preserve"> (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Tc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)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2D" w14:textId="77777777" w:rsidR="00836BC8" w:rsidRDefault="00265A36">
            <w:pPr>
              <w:jc w:val="center"/>
              <w:rPr>
                <w:rFonts w:ascii="Times New Roman Bold" w:hAnsi="Times New Roman Bold" w:cs="Times New Roman Bold"/>
                <w:b/>
                <w:bCs/>
                <w:sz w:val="21"/>
                <w:szCs w:val="18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1"/>
                <w:szCs w:val="18"/>
                <w:lang w:val="sv-SE" w:eastAsia="zh-CN"/>
              </w:rPr>
              <w:t xml:space="preserve">3 PFL 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Accuracy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 xml:space="preserve"> (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Tc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)</w:t>
            </w:r>
          </w:p>
        </w:tc>
      </w:tr>
      <w:tr w:rsidR="00836BC8" w14:paraId="2C8D0435" w14:textId="77777777">
        <w:trPr>
          <w:trHeight w:val="408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2F" w14:textId="77777777" w:rsidR="00836BC8" w:rsidRDefault="00836BC8">
            <w:pPr>
              <w:jc w:val="center"/>
              <w:rPr>
                <w:rFonts w:ascii="Times New Roman Bold" w:hAnsi="Times New Roman Bold" w:cs="Times New Roman Bold"/>
                <w:b/>
                <w:bCs/>
                <w:sz w:val="21"/>
                <w:szCs w:val="18"/>
                <w:lang w:val="sv-SE" w:eastAsia="zh-CN"/>
              </w:rPr>
            </w:pPr>
          </w:p>
        </w:tc>
        <w:tc>
          <w:tcPr>
            <w:tcW w:w="1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30" w14:textId="77777777" w:rsidR="00836BC8" w:rsidRDefault="00836BC8">
            <w:pPr>
              <w:jc w:val="center"/>
              <w:rPr>
                <w:rFonts w:ascii="Times New Roman Bold" w:hAnsi="Times New Roman Bold" w:cs="Times New Roman Bold"/>
                <w:b/>
                <w:bCs/>
                <w:sz w:val="21"/>
                <w:szCs w:val="18"/>
                <w:lang w:val="sv-SE" w:eastAsia="zh-CN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31" w14:textId="77777777" w:rsidR="00836BC8" w:rsidRDefault="00265A36">
            <w:pPr>
              <w:jc w:val="center"/>
              <w:rPr>
                <w:rFonts w:ascii="Times New Roman Bold" w:hAnsi="Times New Roman Bold" w:cs="Times New Roman Bold"/>
                <w:b/>
                <w:bCs/>
                <w:sz w:val="21"/>
                <w:szCs w:val="18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1"/>
                <w:szCs w:val="18"/>
                <w:lang w:val="sv-SE" w:eastAsia="zh-CN"/>
              </w:rPr>
              <w:t>-3dB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8D0432" w14:textId="77777777" w:rsidR="00836BC8" w:rsidRDefault="00265A36">
            <w:pPr>
              <w:jc w:val="center"/>
              <w:rPr>
                <w:rFonts w:ascii="Times New Roman Bold" w:hAnsi="Times New Roman Bold" w:cs="Times New Roman Bold"/>
                <w:b/>
                <w:bCs/>
                <w:sz w:val="21"/>
                <w:szCs w:val="18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1"/>
                <w:szCs w:val="18"/>
                <w:lang w:val="sv-SE" w:eastAsia="zh-CN"/>
              </w:rPr>
              <w:t>-13dB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8D0433" w14:textId="77777777" w:rsidR="00836BC8" w:rsidRDefault="00265A36">
            <w:pPr>
              <w:jc w:val="center"/>
              <w:rPr>
                <w:rFonts w:ascii="Times New Roman Bold" w:hAnsi="Times New Roman Bold" w:cs="Times New Roman Bold"/>
                <w:b/>
                <w:bCs/>
                <w:sz w:val="21"/>
                <w:szCs w:val="18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1"/>
                <w:szCs w:val="18"/>
                <w:lang w:val="sv-SE" w:eastAsia="zh-CN"/>
              </w:rPr>
              <w:t>-3dB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8D0434" w14:textId="77777777" w:rsidR="00836BC8" w:rsidRDefault="00265A36">
            <w:pPr>
              <w:jc w:val="center"/>
              <w:rPr>
                <w:rFonts w:ascii="Times New Roman Bold" w:hAnsi="Times New Roman Bold" w:cs="Times New Roman Bold"/>
                <w:b/>
                <w:bCs/>
                <w:sz w:val="21"/>
                <w:szCs w:val="18"/>
                <w:lang w:val="sv-SE" w:eastAsia="zh-C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1"/>
                <w:szCs w:val="18"/>
                <w:lang w:val="sv-SE" w:eastAsia="zh-CN"/>
              </w:rPr>
              <w:t>-13dB</w:t>
            </w:r>
          </w:p>
        </w:tc>
      </w:tr>
      <w:tr w:rsidR="00836BC8" w14:paraId="2C8D043C" w14:textId="77777777">
        <w:trPr>
          <w:trHeight w:val="408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36" w14:textId="77777777" w:rsidR="00836BC8" w:rsidRDefault="00265A36">
            <w:pPr>
              <w:rPr>
                <w:sz w:val="21"/>
                <w:szCs w:val="18"/>
                <w:lang w:val="sv-SE"/>
              </w:rPr>
            </w:pPr>
            <w:r>
              <w:rPr>
                <w:sz w:val="21"/>
                <w:szCs w:val="18"/>
                <w:lang w:val="sv-SE"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37" w14:textId="77777777" w:rsidR="00836BC8" w:rsidRDefault="00265A36">
            <w:pPr>
              <w:rPr>
                <w:sz w:val="21"/>
                <w:szCs w:val="18"/>
                <w:lang w:val="sv-SE"/>
              </w:rPr>
            </w:pPr>
            <w:r>
              <w:rPr>
                <w:sz w:val="21"/>
                <w:szCs w:val="18"/>
                <w:lang w:val="sv-SE" w:eastAsia="zh-CN"/>
              </w:rPr>
              <w:t>64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38" w14:textId="77777777" w:rsidR="00836BC8" w:rsidRDefault="00265A36">
            <w:pPr>
              <w:rPr>
                <w:sz w:val="21"/>
                <w:szCs w:val="18"/>
                <w:lang w:val="sv-SE"/>
              </w:rPr>
            </w:pPr>
            <w:r>
              <w:rPr>
                <w:sz w:val="21"/>
                <w:szCs w:val="18"/>
                <w:lang w:val="sv-SE" w:eastAsia="zh-CN"/>
              </w:rPr>
              <w:t xml:space="preserve">8 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8D0439" w14:textId="77777777" w:rsidR="00836BC8" w:rsidRDefault="00265A36">
            <w:pPr>
              <w:rPr>
                <w:sz w:val="21"/>
                <w:szCs w:val="18"/>
                <w:lang w:val="sv-SE"/>
              </w:rPr>
            </w:pPr>
            <w:r>
              <w:rPr>
                <w:sz w:val="21"/>
                <w:szCs w:val="18"/>
                <w:lang w:val="sv-SE" w:eastAsia="zh-CN"/>
              </w:rPr>
              <w:t xml:space="preserve">8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8D043A" w14:textId="77777777" w:rsidR="00836BC8" w:rsidRDefault="00265A36">
            <w:pPr>
              <w:rPr>
                <w:sz w:val="21"/>
                <w:szCs w:val="18"/>
                <w:lang w:val="sv-SE" w:eastAsia="zh-CN"/>
              </w:rPr>
            </w:pPr>
            <w:r>
              <w:rPr>
                <w:sz w:val="21"/>
                <w:szCs w:val="18"/>
                <w:lang w:val="sv-SE" w:eastAsia="zh-CN"/>
              </w:rPr>
              <w:t>4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8D043B" w14:textId="77777777" w:rsidR="00836BC8" w:rsidRDefault="00265A36">
            <w:pPr>
              <w:rPr>
                <w:sz w:val="21"/>
                <w:szCs w:val="18"/>
                <w:lang w:val="sv-SE" w:eastAsia="zh-CN"/>
              </w:rPr>
            </w:pPr>
            <w:r>
              <w:rPr>
                <w:sz w:val="21"/>
                <w:szCs w:val="18"/>
                <w:lang w:val="sv-SE" w:eastAsia="zh-CN"/>
              </w:rPr>
              <w:t>4</w:t>
            </w:r>
          </w:p>
        </w:tc>
      </w:tr>
      <w:tr w:rsidR="00836BC8" w14:paraId="2C8D0443" w14:textId="77777777">
        <w:trPr>
          <w:trHeight w:val="408"/>
        </w:trPr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3D" w14:textId="77777777" w:rsidR="00836BC8" w:rsidRDefault="00836BC8">
            <w:pPr>
              <w:rPr>
                <w:sz w:val="21"/>
                <w:szCs w:val="18"/>
                <w:lang w:val="sv-SE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3E" w14:textId="77777777" w:rsidR="00836BC8" w:rsidRDefault="00265A36">
            <w:pPr>
              <w:rPr>
                <w:sz w:val="21"/>
                <w:szCs w:val="18"/>
                <w:lang w:val="sv-SE"/>
              </w:rPr>
            </w:pPr>
            <w:r>
              <w:rPr>
                <w:sz w:val="21"/>
                <w:szCs w:val="18"/>
                <w:lang w:val="sv-SE" w:eastAsia="zh-CN"/>
              </w:rPr>
              <w:t>132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3F" w14:textId="77777777" w:rsidR="00836BC8" w:rsidRDefault="00265A36">
            <w:pPr>
              <w:rPr>
                <w:sz w:val="21"/>
                <w:szCs w:val="18"/>
                <w:lang w:val="sv-SE"/>
              </w:rPr>
            </w:pPr>
            <w:r>
              <w:rPr>
                <w:sz w:val="21"/>
                <w:szCs w:val="18"/>
                <w:lang w:val="sv-SE" w:eastAsia="zh-CN"/>
              </w:rPr>
              <w:t xml:space="preserve">4 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8D0440" w14:textId="77777777" w:rsidR="00836BC8" w:rsidRDefault="00265A36">
            <w:pPr>
              <w:rPr>
                <w:sz w:val="21"/>
                <w:szCs w:val="18"/>
                <w:lang w:val="sv-SE"/>
              </w:rPr>
            </w:pPr>
            <w:r>
              <w:rPr>
                <w:sz w:val="21"/>
                <w:szCs w:val="18"/>
                <w:lang w:val="sv-SE" w:eastAsia="zh-CN"/>
              </w:rPr>
              <w:t xml:space="preserve">4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8D0441" w14:textId="77777777" w:rsidR="00836BC8" w:rsidRDefault="00265A36">
            <w:pPr>
              <w:rPr>
                <w:sz w:val="21"/>
                <w:szCs w:val="18"/>
                <w:lang w:val="sv-SE" w:eastAsia="zh-CN"/>
              </w:rPr>
            </w:pPr>
            <w:r>
              <w:rPr>
                <w:sz w:val="21"/>
                <w:szCs w:val="18"/>
                <w:lang w:val="sv-SE" w:eastAsia="zh-CN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8D0442" w14:textId="77777777" w:rsidR="00836BC8" w:rsidRDefault="00265A36">
            <w:pPr>
              <w:rPr>
                <w:sz w:val="21"/>
                <w:szCs w:val="18"/>
                <w:lang w:val="sv-SE" w:eastAsia="zh-CN"/>
              </w:rPr>
            </w:pPr>
            <w:r>
              <w:rPr>
                <w:sz w:val="21"/>
                <w:szCs w:val="18"/>
                <w:lang w:val="sv-SE" w:eastAsia="zh-CN"/>
              </w:rPr>
              <w:t>2</w:t>
            </w:r>
          </w:p>
        </w:tc>
      </w:tr>
      <w:tr w:rsidR="00836BC8" w14:paraId="2C8D044A" w14:textId="77777777">
        <w:trPr>
          <w:trHeight w:val="408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44" w14:textId="77777777" w:rsidR="00836BC8" w:rsidRDefault="00265A36">
            <w:pPr>
              <w:rPr>
                <w:sz w:val="21"/>
                <w:szCs w:val="18"/>
                <w:lang w:val="sv-SE"/>
              </w:rPr>
            </w:pPr>
            <w:r>
              <w:rPr>
                <w:sz w:val="21"/>
                <w:szCs w:val="18"/>
                <w:lang w:val="sv-SE" w:eastAsia="zh-CN"/>
              </w:rPr>
              <w:t>120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45" w14:textId="77777777" w:rsidR="00836BC8" w:rsidRDefault="00265A36">
            <w:pPr>
              <w:rPr>
                <w:sz w:val="21"/>
                <w:szCs w:val="18"/>
                <w:lang w:val="sv-SE"/>
              </w:rPr>
            </w:pPr>
            <w:r>
              <w:rPr>
                <w:sz w:val="21"/>
                <w:szCs w:val="18"/>
                <w:lang w:val="sv-SE" w:eastAsia="zh-CN"/>
              </w:rPr>
              <w:t>64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46" w14:textId="77777777" w:rsidR="00836BC8" w:rsidRDefault="00265A36">
            <w:pPr>
              <w:rPr>
                <w:sz w:val="21"/>
                <w:szCs w:val="18"/>
                <w:lang w:val="sv-SE"/>
              </w:rPr>
            </w:pPr>
            <w:r>
              <w:rPr>
                <w:sz w:val="21"/>
                <w:szCs w:val="18"/>
                <w:lang w:val="sv-SE" w:eastAsia="zh-CN"/>
              </w:rPr>
              <w:t xml:space="preserve">4 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8D0447" w14:textId="77777777" w:rsidR="00836BC8" w:rsidRDefault="00265A36">
            <w:pPr>
              <w:rPr>
                <w:sz w:val="21"/>
                <w:szCs w:val="18"/>
                <w:lang w:val="sv-SE"/>
              </w:rPr>
            </w:pPr>
            <w:r>
              <w:rPr>
                <w:sz w:val="21"/>
                <w:szCs w:val="18"/>
                <w:lang w:val="sv-SE" w:eastAsia="zh-CN"/>
              </w:rPr>
              <w:t xml:space="preserve">4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8D0448" w14:textId="77777777" w:rsidR="00836BC8" w:rsidRDefault="00265A36">
            <w:pPr>
              <w:rPr>
                <w:sz w:val="21"/>
                <w:szCs w:val="18"/>
                <w:lang w:val="sv-SE" w:eastAsia="zh-CN"/>
              </w:rPr>
            </w:pPr>
            <w:r>
              <w:rPr>
                <w:sz w:val="21"/>
                <w:szCs w:val="18"/>
                <w:lang w:val="sv-SE" w:eastAsia="zh-CN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8D0449" w14:textId="77777777" w:rsidR="00836BC8" w:rsidRDefault="00265A36">
            <w:pPr>
              <w:rPr>
                <w:sz w:val="21"/>
                <w:szCs w:val="18"/>
                <w:lang w:val="sv-SE" w:eastAsia="zh-CN"/>
              </w:rPr>
            </w:pPr>
            <w:r>
              <w:rPr>
                <w:sz w:val="21"/>
                <w:szCs w:val="18"/>
                <w:lang w:val="sv-SE" w:eastAsia="zh-CN"/>
              </w:rPr>
              <w:t>2</w:t>
            </w:r>
          </w:p>
        </w:tc>
      </w:tr>
      <w:tr w:rsidR="00836BC8" w14:paraId="2C8D0451" w14:textId="77777777">
        <w:trPr>
          <w:trHeight w:val="408"/>
        </w:trPr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4B" w14:textId="77777777" w:rsidR="00836BC8" w:rsidRDefault="00836BC8">
            <w:pPr>
              <w:rPr>
                <w:sz w:val="21"/>
                <w:szCs w:val="18"/>
                <w:lang w:val="sv-SE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4C" w14:textId="77777777" w:rsidR="00836BC8" w:rsidRDefault="00265A36">
            <w:pPr>
              <w:rPr>
                <w:sz w:val="21"/>
                <w:szCs w:val="18"/>
                <w:lang w:val="sv-SE"/>
              </w:rPr>
            </w:pPr>
            <w:r>
              <w:rPr>
                <w:sz w:val="21"/>
                <w:szCs w:val="18"/>
                <w:lang w:val="sv-SE" w:eastAsia="zh-CN"/>
              </w:rPr>
              <w:t>128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4D" w14:textId="77777777" w:rsidR="00836BC8" w:rsidRDefault="00265A36">
            <w:pPr>
              <w:rPr>
                <w:sz w:val="21"/>
                <w:szCs w:val="18"/>
                <w:lang w:val="sv-SE"/>
              </w:rPr>
            </w:pPr>
            <w:r>
              <w:rPr>
                <w:sz w:val="21"/>
                <w:szCs w:val="18"/>
                <w:lang w:val="sv-SE" w:eastAsia="zh-CN"/>
              </w:rPr>
              <w:t xml:space="preserve">2 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8D044E" w14:textId="77777777" w:rsidR="00836BC8" w:rsidRDefault="00265A36">
            <w:pPr>
              <w:rPr>
                <w:sz w:val="21"/>
                <w:szCs w:val="18"/>
                <w:lang w:val="sv-SE"/>
              </w:rPr>
            </w:pPr>
            <w:r>
              <w:rPr>
                <w:sz w:val="21"/>
                <w:szCs w:val="18"/>
                <w:lang w:val="sv-SE" w:eastAsia="zh-CN"/>
              </w:rPr>
              <w:t xml:space="preserve">2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8D044F" w14:textId="77777777" w:rsidR="00836BC8" w:rsidRDefault="00265A36">
            <w:pPr>
              <w:rPr>
                <w:sz w:val="21"/>
                <w:szCs w:val="18"/>
                <w:lang w:val="sv-SE" w:eastAsia="zh-CN"/>
              </w:rPr>
            </w:pPr>
            <w:r>
              <w:rPr>
                <w:sz w:val="21"/>
                <w:szCs w:val="18"/>
                <w:lang w:val="sv-SE" w:eastAsia="zh-CN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8D0450" w14:textId="77777777" w:rsidR="00836BC8" w:rsidRDefault="00265A36">
            <w:pPr>
              <w:rPr>
                <w:sz w:val="21"/>
                <w:szCs w:val="18"/>
                <w:lang w:val="sv-SE" w:eastAsia="zh-CN"/>
              </w:rPr>
            </w:pPr>
            <w:r>
              <w:rPr>
                <w:sz w:val="21"/>
                <w:szCs w:val="18"/>
                <w:lang w:val="sv-SE" w:eastAsia="zh-CN"/>
              </w:rPr>
              <w:t>1</w:t>
            </w:r>
          </w:p>
        </w:tc>
      </w:tr>
    </w:tbl>
    <w:p w14:paraId="2C8D0452" w14:textId="77777777" w:rsidR="00836BC8" w:rsidRDefault="00836BC8">
      <w:pPr>
        <w:rPr>
          <w:lang w:val="sv-SE"/>
        </w:rPr>
      </w:pPr>
    </w:p>
    <w:bookmarkEnd w:id="0"/>
    <w:bookmarkEnd w:id="1"/>
    <w:p w14:paraId="2C8D0453" w14:textId="73069566" w:rsidR="00836BC8" w:rsidRPr="00953910" w:rsidRDefault="00265A36">
      <w:pPr>
        <w:pStyle w:val="Caption"/>
      </w:pPr>
      <w:r w:rsidRPr="00953910">
        <w:t>90%-</w:t>
      </w:r>
      <w:proofErr w:type="spellStart"/>
      <w:r w:rsidRPr="00953910">
        <w:t>ile</w:t>
      </w:r>
      <w:proofErr w:type="spellEnd"/>
      <w:r w:rsidRPr="00953910">
        <w:t xml:space="preserve"> value for accuracy in FR2 for reduced sample UE Rx-Tx measurement under AWGN propagation condition.</w:t>
      </w:r>
    </w:p>
    <w:tbl>
      <w:tblPr>
        <w:tblW w:w="5809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920"/>
        <w:gridCol w:w="1641"/>
        <w:gridCol w:w="807"/>
        <w:gridCol w:w="871"/>
        <w:gridCol w:w="646"/>
        <w:gridCol w:w="924"/>
      </w:tblGrid>
      <w:tr w:rsidR="00836BC8" w14:paraId="2C8D0458" w14:textId="77777777">
        <w:trPr>
          <w:trHeight w:val="408"/>
        </w:trPr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54" w14:textId="77777777" w:rsidR="00836BC8" w:rsidRDefault="00265A36">
            <w:pPr>
              <w:jc w:val="center"/>
              <w:textAlignment w:val="center"/>
              <w:rPr>
                <w:rFonts w:ascii="Times New Roman Bold" w:eastAsia="SimSun" w:hAnsi="Times New Roman Bold" w:cs="Times New Roman Bold"/>
                <w:b/>
                <w:bCs/>
                <w:sz w:val="20"/>
                <w:lang w:val="sv-SE" w:eastAsia="zh-CN" w:bidi="ar"/>
              </w:rPr>
            </w:pPr>
            <w:r>
              <w:rPr>
                <w:rFonts w:ascii="Times New Roman Bold" w:eastAsia="SimSun" w:hAnsi="Times New Roman Bold" w:cs="Times New Roman Bold"/>
                <w:b/>
                <w:bCs/>
                <w:sz w:val="20"/>
                <w:szCs w:val="20"/>
                <w:lang w:val="sv-SE" w:eastAsia="zh-CN" w:bidi="ar"/>
              </w:rPr>
              <w:t>SCS (kHz)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55" w14:textId="77777777" w:rsidR="00836BC8" w:rsidRDefault="00265A36">
            <w:pPr>
              <w:jc w:val="center"/>
              <w:textAlignment w:val="center"/>
              <w:rPr>
                <w:rFonts w:ascii="Times New Roman Bold" w:eastAsia="SimSun" w:hAnsi="Times New Roman Bold" w:cs="Times New Roman Bold"/>
                <w:b/>
                <w:bCs/>
                <w:sz w:val="20"/>
                <w:lang w:val="sv-SE" w:eastAsia="zh-CN" w:bidi="ar"/>
              </w:rPr>
            </w:pPr>
            <w:r>
              <w:rPr>
                <w:rFonts w:ascii="Times New Roman Bold" w:eastAsia="SimSun" w:hAnsi="Times New Roman Bold" w:cs="Times New Roman Bold"/>
                <w:b/>
                <w:bCs/>
                <w:sz w:val="20"/>
                <w:szCs w:val="20"/>
                <w:lang w:val="sv-SE" w:eastAsia="zh-CN" w:bidi="ar"/>
              </w:rPr>
              <w:t>BW per PFL (</w:t>
            </w:r>
            <w:proofErr w:type="spellStart"/>
            <w:r>
              <w:rPr>
                <w:rFonts w:ascii="Times New Roman Bold" w:eastAsia="SimSun" w:hAnsi="Times New Roman Bold" w:cs="Times New Roman Bold"/>
                <w:b/>
                <w:bCs/>
                <w:sz w:val="20"/>
                <w:szCs w:val="20"/>
                <w:lang w:val="sv-SE" w:eastAsia="zh-CN" w:bidi="ar"/>
              </w:rPr>
              <w:t>PRBs</w:t>
            </w:r>
            <w:proofErr w:type="spellEnd"/>
            <w:r>
              <w:rPr>
                <w:rFonts w:ascii="Times New Roman Bold" w:eastAsia="SimSun" w:hAnsi="Times New Roman Bold" w:cs="Times New Roman Bold"/>
                <w:b/>
                <w:bCs/>
                <w:sz w:val="20"/>
                <w:szCs w:val="20"/>
                <w:lang w:val="sv-SE" w:eastAsia="zh-CN" w:bidi="ar"/>
              </w:rPr>
              <w:t>)</w:t>
            </w:r>
          </w:p>
        </w:tc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56" w14:textId="77777777" w:rsidR="00836BC8" w:rsidRDefault="00265A36">
            <w:pPr>
              <w:jc w:val="center"/>
              <w:textAlignment w:val="center"/>
              <w:rPr>
                <w:rFonts w:ascii="Times New Roman Bold" w:eastAsia="SimSun" w:hAnsi="Times New Roman Bold" w:cs="Times New Roman Bold"/>
                <w:b/>
                <w:bCs/>
                <w:sz w:val="20"/>
                <w:lang w:val="sv-SE" w:eastAsia="zh-CN" w:bidi="ar"/>
              </w:rPr>
            </w:pPr>
            <w:r>
              <w:rPr>
                <w:rFonts w:ascii="Times New Roman Bold" w:eastAsia="SimSun" w:hAnsi="Times New Roman Bold" w:cs="Times New Roman Bold"/>
                <w:b/>
                <w:bCs/>
                <w:sz w:val="20"/>
                <w:szCs w:val="20"/>
                <w:lang w:val="sv-SE" w:eastAsia="zh-CN" w:bidi="ar"/>
              </w:rPr>
              <w:t xml:space="preserve">2 PFL 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Accuracy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 xml:space="preserve"> (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Tc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)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57" w14:textId="77777777" w:rsidR="00836BC8" w:rsidRDefault="00265A36">
            <w:pPr>
              <w:jc w:val="center"/>
              <w:textAlignment w:val="center"/>
              <w:rPr>
                <w:rFonts w:ascii="Times New Roman Bold" w:eastAsia="SimSun" w:hAnsi="Times New Roman Bold" w:cs="Times New Roman Bold"/>
                <w:b/>
                <w:bCs/>
                <w:sz w:val="20"/>
                <w:lang w:val="sv-SE" w:eastAsia="zh-CN" w:bidi="ar"/>
              </w:rPr>
            </w:pPr>
            <w:r>
              <w:rPr>
                <w:rFonts w:ascii="Times New Roman Bold" w:eastAsia="SimSun" w:hAnsi="Times New Roman Bold" w:cs="Times New Roman Bold"/>
                <w:b/>
                <w:bCs/>
                <w:sz w:val="20"/>
                <w:szCs w:val="20"/>
                <w:lang w:val="sv-SE" w:eastAsia="zh-CN" w:bidi="ar"/>
              </w:rPr>
              <w:t xml:space="preserve">3 PFL 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Accuracy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 xml:space="preserve"> (</w:t>
            </w:r>
            <w:proofErr w:type="spellStart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Tc</w:t>
            </w:r>
            <w:proofErr w:type="spellEnd"/>
            <w:r>
              <w:rPr>
                <w:rFonts w:ascii="Times New Roman Bold" w:hAnsi="Times New Roman Bold" w:cs="Times New Roman Bold"/>
                <w:b/>
                <w:bCs/>
                <w:sz w:val="20"/>
                <w:szCs w:val="20"/>
                <w:lang w:val="sv-SE" w:eastAsia="zh-CN"/>
              </w:rPr>
              <w:t>)</w:t>
            </w:r>
          </w:p>
        </w:tc>
      </w:tr>
      <w:tr w:rsidR="00836BC8" w14:paraId="2C8D045F" w14:textId="77777777">
        <w:trPr>
          <w:trHeight w:val="408"/>
        </w:trPr>
        <w:tc>
          <w:tcPr>
            <w:tcW w:w="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59" w14:textId="77777777" w:rsidR="00836BC8" w:rsidRDefault="00836BC8">
            <w:pPr>
              <w:jc w:val="center"/>
              <w:textAlignment w:val="center"/>
              <w:rPr>
                <w:rFonts w:ascii="Times New Roman Bold" w:eastAsia="SimSun" w:hAnsi="Times New Roman Bold" w:cs="Times New Roman Bold"/>
                <w:b/>
                <w:bCs/>
                <w:sz w:val="20"/>
                <w:lang w:eastAsia="zh-CN" w:bidi="ar"/>
              </w:rPr>
            </w:pPr>
          </w:p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5A" w14:textId="77777777" w:rsidR="00836BC8" w:rsidRDefault="00836BC8">
            <w:pPr>
              <w:jc w:val="center"/>
              <w:textAlignment w:val="center"/>
              <w:rPr>
                <w:rFonts w:ascii="Times New Roman Bold" w:eastAsia="SimSun" w:hAnsi="Times New Roman Bold" w:cs="Times New Roman Bold"/>
                <w:b/>
                <w:bCs/>
                <w:sz w:val="20"/>
                <w:lang w:eastAsia="zh-CN" w:bidi="ar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5B" w14:textId="77777777" w:rsidR="00836BC8" w:rsidRDefault="00265A36">
            <w:pPr>
              <w:jc w:val="center"/>
              <w:textAlignment w:val="center"/>
              <w:rPr>
                <w:rFonts w:ascii="Times New Roman Bold" w:eastAsia="SimSun" w:hAnsi="Times New Roman Bold" w:cs="Times New Roman Bold"/>
                <w:b/>
                <w:bCs/>
                <w:sz w:val="20"/>
                <w:lang w:val="sv-SE" w:eastAsia="zh-CN" w:bidi="ar"/>
              </w:rPr>
            </w:pPr>
            <w:r>
              <w:rPr>
                <w:rFonts w:ascii="Times New Roman Bold" w:eastAsia="SimSun" w:hAnsi="Times New Roman Bold" w:cs="Times New Roman Bold"/>
                <w:b/>
                <w:bCs/>
                <w:sz w:val="20"/>
                <w:szCs w:val="20"/>
                <w:lang w:val="sv-SE" w:eastAsia="zh-CN" w:bidi="ar"/>
              </w:rPr>
              <w:t>0dB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5C" w14:textId="77777777" w:rsidR="00836BC8" w:rsidRDefault="00265A36">
            <w:pPr>
              <w:jc w:val="center"/>
              <w:textAlignment w:val="center"/>
              <w:rPr>
                <w:rFonts w:ascii="Times New Roman Bold" w:eastAsia="SimSun" w:hAnsi="Times New Roman Bold" w:cs="Times New Roman Bold"/>
                <w:b/>
                <w:bCs/>
                <w:sz w:val="20"/>
                <w:lang w:val="sv-SE" w:eastAsia="zh-CN" w:bidi="ar"/>
              </w:rPr>
            </w:pPr>
            <w:r>
              <w:rPr>
                <w:rFonts w:ascii="Times New Roman Bold" w:eastAsia="SimSun" w:hAnsi="Times New Roman Bold" w:cs="Times New Roman Bold"/>
                <w:b/>
                <w:bCs/>
                <w:sz w:val="20"/>
                <w:szCs w:val="20"/>
                <w:lang w:val="sv-SE" w:eastAsia="zh-CN" w:bidi="ar"/>
              </w:rPr>
              <w:t>-6dB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5D" w14:textId="77777777" w:rsidR="00836BC8" w:rsidRDefault="00265A36">
            <w:pPr>
              <w:jc w:val="center"/>
              <w:textAlignment w:val="center"/>
              <w:rPr>
                <w:rFonts w:ascii="Times New Roman Bold" w:eastAsia="SimSun" w:hAnsi="Times New Roman Bold" w:cs="Times New Roman Bold"/>
                <w:b/>
                <w:bCs/>
                <w:sz w:val="20"/>
                <w:lang w:val="sv-SE" w:eastAsia="zh-CN" w:bidi="ar"/>
              </w:rPr>
            </w:pPr>
            <w:r>
              <w:rPr>
                <w:rFonts w:ascii="Times New Roman Bold" w:eastAsia="SimSun" w:hAnsi="Times New Roman Bold" w:cs="Times New Roman Bold"/>
                <w:b/>
                <w:bCs/>
                <w:sz w:val="20"/>
                <w:szCs w:val="20"/>
                <w:lang w:val="sv-SE" w:eastAsia="zh-CN" w:bidi="ar"/>
              </w:rPr>
              <w:t>0dB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5E" w14:textId="77777777" w:rsidR="00836BC8" w:rsidRDefault="00265A36">
            <w:pPr>
              <w:jc w:val="center"/>
              <w:textAlignment w:val="center"/>
              <w:rPr>
                <w:rFonts w:ascii="Times New Roman Bold" w:eastAsia="SimSun" w:hAnsi="Times New Roman Bold" w:cs="Times New Roman Bold"/>
                <w:b/>
                <w:bCs/>
                <w:sz w:val="20"/>
                <w:lang w:val="sv-SE" w:eastAsia="zh-CN" w:bidi="ar"/>
              </w:rPr>
            </w:pPr>
            <w:r>
              <w:rPr>
                <w:rFonts w:ascii="Times New Roman Bold" w:eastAsia="SimSun" w:hAnsi="Times New Roman Bold" w:cs="Times New Roman Bold"/>
                <w:b/>
                <w:bCs/>
                <w:sz w:val="20"/>
                <w:szCs w:val="20"/>
                <w:lang w:val="sv-SE" w:eastAsia="zh-CN" w:bidi="ar"/>
              </w:rPr>
              <w:t>-6dB</w:t>
            </w:r>
          </w:p>
        </w:tc>
      </w:tr>
      <w:tr w:rsidR="00836BC8" w14:paraId="2C8D0466" w14:textId="77777777">
        <w:trPr>
          <w:trHeight w:val="408"/>
        </w:trPr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60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60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61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64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62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8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63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8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64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val="sv-SE"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sv-SE" w:eastAsia="zh-CN" w:bidi="ar"/>
              </w:rPr>
              <w:t>4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65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val="sv-SE"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sv-SE" w:eastAsia="zh-CN" w:bidi="ar"/>
              </w:rPr>
              <w:t>4</w:t>
            </w:r>
          </w:p>
        </w:tc>
      </w:tr>
      <w:tr w:rsidR="00836BC8" w14:paraId="2C8D046D" w14:textId="77777777">
        <w:trPr>
          <w:trHeight w:val="408"/>
        </w:trPr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67" w14:textId="77777777" w:rsidR="00836BC8" w:rsidRDefault="00836BC8">
            <w:pPr>
              <w:jc w:val="center"/>
              <w:rPr>
                <w:rFonts w:ascii="Times New Roman Regular" w:hAnsi="Times New Roman Regular" w:cs="Times New Roman Regular"/>
                <w:sz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68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132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69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6A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6B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val="sv-SE"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sv-SE" w:eastAsia="zh-CN" w:bidi="ar"/>
              </w:rPr>
              <w:t>2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6C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val="sv-SE"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sv-SE" w:eastAsia="zh-CN" w:bidi="ar"/>
              </w:rPr>
              <w:t>2</w:t>
            </w:r>
          </w:p>
        </w:tc>
      </w:tr>
      <w:tr w:rsidR="00836BC8" w14:paraId="2C8D0474" w14:textId="77777777">
        <w:trPr>
          <w:trHeight w:val="408"/>
        </w:trPr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6E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120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6F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64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70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71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72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val="sv-SE"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sv-SE" w:eastAsia="zh-CN" w:bidi="ar"/>
              </w:rPr>
              <w:t>2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73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val="sv-SE"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sv-SE" w:eastAsia="zh-CN" w:bidi="ar"/>
              </w:rPr>
              <w:t>2</w:t>
            </w:r>
          </w:p>
        </w:tc>
      </w:tr>
      <w:tr w:rsidR="00836BC8" w14:paraId="2C8D047B" w14:textId="77777777">
        <w:trPr>
          <w:trHeight w:val="408"/>
        </w:trPr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75" w14:textId="77777777" w:rsidR="00836BC8" w:rsidRDefault="00836BC8">
            <w:pPr>
              <w:jc w:val="center"/>
              <w:rPr>
                <w:rFonts w:ascii="Times New Roman Regular" w:hAnsi="Times New Roman Regular" w:cs="Times New Roman Regular"/>
                <w:sz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76" w14:textId="77777777" w:rsidR="00836BC8" w:rsidRDefault="00265A36">
            <w:pPr>
              <w:jc w:val="center"/>
              <w:textAlignment w:val="center"/>
              <w:rPr>
                <w:rFonts w:ascii="Times New Roman Regular" w:hAnsi="Times New Roman Regular" w:cs="Times New Roman Regular"/>
                <w:sz w:val="20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128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77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78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79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val="sv-SE"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sv-SE" w:eastAsia="zh-CN" w:bidi="ar"/>
              </w:rPr>
              <w:t>1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047A" w14:textId="77777777" w:rsidR="00836BC8" w:rsidRDefault="00265A36">
            <w:pPr>
              <w:jc w:val="center"/>
              <w:textAlignment w:val="center"/>
              <w:rPr>
                <w:rFonts w:ascii="Times New Roman Regular" w:eastAsia="SimSun" w:hAnsi="Times New Roman Regular" w:cs="Times New Roman Regular"/>
                <w:sz w:val="20"/>
                <w:lang w:val="sv-SE" w:eastAsia="zh-CN" w:bidi="ar"/>
              </w:rPr>
            </w:pPr>
            <w:r>
              <w:rPr>
                <w:rFonts w:ascii="Times New Roman Regular" w:eastAsia="SimSun" w:hAnsi="Times New Roman Regular" w:cs="Times New Roman Regular"/>
                <w:sz w:val="20"/>
                <w:szCs w:val="20"/>
                <w:lang w:val="sv-SE" w:eastAsia="zh-CN" w:bidi="ar"/>
              </w:rPr>
              <w:t>1</w:t>
            </w:r>
          </w:p>
        </w:tc>
      </w:tr>
    </w:tbl>
    <w:p w14:paraId="2C8D047C" w14:textId="77777777" w:rsidR="00836BC8" w:rsidRDefault="00836BC8">
      <w:pPr>
        <w:rPr>
          <w:lang w:val="sv-SE"/>
        </w:rPr>
      </w:pPr>
    </w:p>
    <w:p w14:paraId="2C8D047D" w14:textId="77777777" w:rsidR="00836BC8" w:rsidRDefault="00836BC8">
      <w:pPr>
        <w:rPr>
          <w:lang w:val="sv-SE"/>
        </w:rPr>
      </w:pPr>
    </w:p>
    <w:sectPr w:rsidR="00836BC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8D0485" w14:textId="77777777" w:rsidR="00265A36" w:rsidRDefault="00265A36">
      <w:pPr>
        <w:spacing w:before="0" w:after="0"/>
      </w:pPr>
      <w:r>
        <w:separator/>
      </w:r>
    </w:p>
  </w:endnote>
  <w:endnote w:type="continuationSeparator" w:id="0">
    <w:p w14:paraId="2C8D0487" w14:textId="77777777" w:rsidR="00265A36" w:rsidRDefault="00265A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ZapfDingbats">
    <w:altName w:val="Wingdings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苹方-简"/>
    <w:panose1 w:val="020B0604020202020204"/>
    <w:charset w:val="02"/>
    <w:family w:val="modern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ookman">
    <w:altName w:val="苹方-简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Bold">
    <w:altName w:val="Times New Roman"/>
    <w:panose1 w:val="020B0604020202020204"/>
    <w:charset w:val="00"/>
    <w:family w:val="auto"/>
    <w:pitch w:val="default"/>
    <w:sig w:usb0="E0002AEF" w:usb1="C0007841" w:usb2="00000009" w:usb3="00000000" w:csb0="400001FF" w:csb1="FFFF0000"/>
  </w:font>
  <w:font w:name="Times New Roman Regular">
    <w:altName w:val="Times New Roman"/>
    <w:panose1 w:val="020B0604020202020204"/>
    <w:charset w:val="00"/>
    <w:family w:val="auto"/>
    <w:pitch w:val="default"/>
    <w:sig w:usb0="E0002AEF" w:usb1="C0007841" w:usb2="00000009" w:usb3="00000000" w:csb0="400001FF" w:csb1="FFFF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8D047E" w14:textId="77777777" w:rsidR="00836BC8" w:rsidRDefault="00265A36">
      <w:pPr>
        <w:spacing w:after="0"/>
      </w:pPr>
      <w:r>
        <w:separator/>
      </w:r>
    </w:p>
  </w:footnote>
  <w:footnote w:type="continuationSeparator" w:id="0">
    <w:p w14:paraId="2C8D047F" w14:textId="77777777" w:rsidR="00836BC8" w:rsidRDefault="00265A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D0480" w14:textId="77777777" w:rsidR="00836BC8" w:rsidRDefault="00836B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D0481" w14:textId="77777777" w:rsidR="00836BC8" w:rsidRDefault="00265A3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D0482" w14:textId="77777777" w:rsidR="00836BC8" w:rsidRDefault="00836B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14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left" w:pos="1734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left" w:pos="2454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left" w:pos="3174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left" w:pos="3894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left" w:pos="4614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left" w:pos="5334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left" w:pos="6054"/>
        </w:tabs>
        <w:ind w:left="6054" w:hanging="180"/>
      </w:pPr>
    </w:lvl>
  </w:abstractNum>
  <w:abstractNum w:abstractNumId="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2E209D2"/>
    <w:multiLevelType w:val="multilevel"/>
    <w:tmpl w:val="42E209D2"/>
    <w:lvl w:ilvl="0">
      <w:start w:val="1"/>
      <w:numFmt w:val="decimal"/>
      <w:pStyle w:val="ListParagraph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9835103">
    <w:abstractNumId w:val="1"/>
  </w:num>
  <w:num w:numId="2" w16cid:durableId="158812944">
    <w:abstractNumId w:val="4"/>
  </w:num>
  <w:num w:numId="3" w16cid:durableId="2031565320">
    <w:abstractNumId w:val="9"/>
  </w:num>
  <w:num w:numId="4" w16cid:durableId="1262445979">
    <w:abstractNumId w:val="10"/>
  </w:num>
  <w:num w:numId="5" w16cid:durableId="553002260">
    <w:abstractNumId w:val="2"/>
  </w:num>
  <w:num w:numId="6" w16cid:durableId="1978606796">
    <w:abstractNumId w:val="7"/>
  </w:num>
  <w:num w:numId="7" w16cid:durableId="991831774">
    <w:abstractNumId w:val="3"/>
  </w:num>
  <w:num w:numId="8" w16cid:durableId="362554191">
    <w:abstractNumId w:val="0"/>
  </w:num>
  <w:num w:numId="9" w16cid:durableId="302273008">
    <w:abstractNumId w:val="6"/>
  </w:num>
  <w:num w:numId="10" w16cid:durableId="745346207">
    <w:abstractNumId w:val="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743630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doNotDisplayPageBoundaries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588"/>
    <w:rsid w:val="8EECBA91"/>
    <w:rsid w:val="95FB6669"/>
    <w:rsid w:val="97F78C01"/>
    <w:rsid w:val="9DED7A88"/>
    <w:rsid w:val="9F670B38"/>
    <w:rsid w:val="9F7E7126"/>
    <w:rsid w:val="9FFCAD93"/>
    <w:rsid w:val="A3CD3ED3"/>
    <w:rsid w:val="A94B84A9"/>
    <w:rsid w:val="AB7FA21B"/>
    <w:rsid w:val="ABF533DF"/>
    <w:rsid w:val="AF7F6803"/>
    <w:rsid w:val="AFDF8AF4"/>
    <w:rsid w:val="B2DA6472"/>
    <w:rsid w:val="B47F32CA"/>
    <w:rsid w:val="B7E944EF"/>
    <w:rsid w:val="BBFF8F72"/>
    <w:rsid w:val="BBFF93F5"/>
    <w:rsid w:val="BDE1FEE1"/>
    <w:rsid w:val="BDFAACFF"/>
    <w:rsid w:val="BE73F186"/>
    <w:rsid w:val="BEEF0CAF"/>
    <w:rsid w:val="BF0BDAE0"/>
    <w:rsid w:val="CBDE87F7"/>
    <w:rsid w:val="CF6B33E4"/>
    <w:rsid w:val="CF7DD62F"/>
    <w:rsid w:val="CFBF2D09"/>
    <w:rsid w:val="D397B469"/>
    <w:rsid w:val="D7F34D40"/>
    <w:rsid w:val="DD9B9720"/>
    <w:rsid w:val="DEBBE493"/>
    <w:rsid w:val="DEFCF5A0"/>
    <w:rsid w:val="DEFF6FDC"/>
    <w:rsid w:val="DEFFE9BE"/>
    <w:rsid w:val="DFB7CF45"/>
    <w:rsid w:val="DFFD0510"/>
    <w:rsid w:val="DFFDE9C2"/>
    <w:rsid w:val="E337E340"/>
    <w:rsid w:val="E657E7D2"/>
    <w:rsid w:val="E7C28445"/>
    <w:rsid w:val="E7FB590B"/>
    <w:rsid w:val="EBDF0F56"/>
    <w:rsid w:val="ED6E6D24"/>
    <w:rsid w:val="ED6F26BF"/>
    <w:rsid w:val="EDCD0D91"/>
    <w:rsid w:val="EFB71595"/>
    <w:rsid w:val="EFDB39A2"/>
    <w:rsid w:val="EFEF5FFB"/>
    <w:rsid w:val="EFFFA3C7"/>
    <w:rsid w:val="F173FDA3"/>
    <w:rsid w:val="F19F3787"/>
    <w:rsid w:val="F1BBFCA2"/>
    <w:rsid w:val="F26EFC86"/>
    <w:rsid w:val="F2FAE6DD"/>
    <w:rsid w:val="F3BC04E7"/>
    <w:rsid w:val="F3BFD748"/>
    <w:rsid w:val="F5FBF150"/>
    <w:rsid w:val="F659FF76"/>
    <w:rsid w:val="F77DA150"/>
    <w:rsid w:val="F7B7FBFC"/>
    <w:rsid w:val="F7E96763"/>
    <w:rsid w:val="F7EF11B8"/>
    <w:rsid w:val="F7F92A0C"/>
    <w:rsid w:val="F7FBBE13"/>
    <w:rsid w:val="F9AF020E"/>
    <w:rsid w:val="FA77E1C3"/>
    <w:rsid w:val="FB5F650F"/>
    <w:rsid w:val="FBBED607"/>
    <w:rsid w:val="FBE7ACBA"/>
    <w:rsid w:val="FBEFEB05"/>
    <w:rsid w:val="FCB78D2E"/>
    <w:rsid w:val="FD6F00BE"/>
    <w:rsid w:val="FD7B76C6"/>
    <w:rsid w:val="FDAFA5DE"/>
    <w:rsid w:val="FDB7ED08"/>
    <w:rsid w:val="FDF93C83"/>
    <w:rsid w:val="FE786F25"/>
    <w:rsid w:val="FEBA2398"/>
    <w:rsid w:val="FED6813F"/>
    <w:rsid w:val="FF67DB6C"/>
    <w:rsid w:val="FF772323"/>
    <w:rsid w:val="FF7CF7B1"/>
    <w:rsid w:val="FF7D24D4"/>
    <w:rsid w:val="FF7FFC6F"/>
    <w:rsid w:val="FF9B12EE"/>
    <w:rsid w:val="FF9DBDB2"/>
    <w:rsid w:val="FFB7A4E6"/>
    <w:rsid w:val="FFBBAA87"/>
    <w:rsid w:val="FFBF6AC9"/>
    <w:rsid w:val="FFDF5AB2"/>
    <w:rsid w:val="FFEB257E"/>
    <w:rsid w:val="FFEFD89C"/>
    <w:rsid w:val="FFFF4628"/>
    <w:rsid w:val="FFFFBD19"/>
    <w:rsid w:val="0000141C"/>
    <w:rsid w:val="000015D2"/>
    <w:rsid w:val="000030EC"/>
    <w:rsid w:val="00006F6D"/>
    <w:rsid w:val="000070AC"/>
    <w:rsid w:val="0001285F"/>
    <w:rsid w:val="00012898"/>
    <w:rsid w:val="00022E4A"/>
    <w:rsid w:val="00023765"/>
    <w:rsid w:val="0002404C"/>
    <w:rsid w:val="00024174"/>
    <w:rsid w:val="00033E41"/>
    <w:rsid w:val="000359F5"/>
    <w:rsid w:val="00035CBE"/>
    <w:rsid w:val="0003605D"/>
    <w:rsid w:val="0003727D"/>
    <w:rsid w:val="00037C15"/>
    <w:rsid w:val="000435A1"/>
    <w:rsid w:val="00043D0A"/>
    <w:rsid w:val="0004623E"/>
    <w:rsid w:val="00046312"/>
    <w:rsid w:val="00047573"/>
    <w:rsid w:val="00047B98"/>
    <w:rsid w:val="0005222D"/>
    <w:rsid w:val="000531BE"/>
    <w:rsid w:val="00057D78"/>
    <w:rsid w:val="00062051"/>
    <w:rsid w:val="00062F8D"/>
    <w:rsid w:val="00065BBE"/>
    <w:rsid w:val="00066172"/>
    <w:rsid w:val="0006721D"/>
    <w:rsid w:val="00071AB8"/>
    <w:rsid w:val="00075767"/>
    <w:rsid w:val="000763F2"/>
    <w:rsid w:val="00080AD4"/>
    <w:rsid w:val="0008393A"/>
    <w:rsid w:val="00083E14"/>
    <w:rsid w:val="00087496"/>
    <w:rsid w:val="000875E2"/>
    <w:rsid w:val="00087753"/>
    <w:rsid w:val="0008780D"/>
    <w:rsid w:val="00091CC8"/>
    <w:rsid w:val="00092FEF"/>
    <w:rsid w:val="0009363F"/>
    <w:rsid w:val="00093989"/>
    <w:rsid w:val="00095516"/>
    <w:rsid w:val="00096A2E"/>
    <w:rsid w:val="000A0386"/>
    <w:rsid w:val="000A34D3"/>
    <w:rsid w:val="000A6394"/>
    <w:rsid w:val="000B0E09"/>
    <w:rsid w:val="000B293C"/>
    <w:rsid w:val="000B38CE"/>
    <w:rsid w:val="000B6E49"/>
    <w:rsid w:val="000B7392"/>
    <w:rsid w:val="000B7FED"/>
    <w:rsid w:val="000C038A"/>
    <w:rsid w:val="000C067B"/>
    <w:rsid w:val="000C1BA0"/>
    <w:rsid w:val="000C2588"/>
    <w:rsid w:val="000C3D56"/>
    <w:rsid w:val="000C473A"/>
    <w:rsid w:val="000C6598"/>
    <w:rsid w:val="000C67FF"/>
    <w:rsid w:val="000C68E4"/>
    <w:rsid w:val="000C6CBC"/>
    <w:rsid w:val="000C7F40"/>
    <w:rsid w:val="000D44B3"/>
    <w:rsid w:val="000D51D3"/>
    <w:rsid w:val="000D5E43"/>
    <w:rsid w:val="000E08B8"/>
    <w:rsid w:val="000E4392"/>
    <w:rsid w:val="000E5B17"/>
    <w:rsid w:val="000E6B64"/>
    <w:rsid w:val="000F0826"/>
    <w:rsid w:val="000F290D"/>
    <w:rsid w:val="000F29EA"/>
    <w:rsid w:val="000F41D7"/>
    <w:rsid w:val="000F4794"/>
    <w:rsid w:val="000F497D"/>
    <w:rsid w:val="000F5841"/>
    <w:rsid w:val="000F747A"/>
    <w:rsid w:val="000F7745"/>
    <w:rsid w:val="001021FB"/>
    <w:rsid w:val="0010321F"/>
    <w:rsid w:val="001049D7"/>
    <w:rsid w:val="00105211"/>
    <w:rsid w:val="00107087"/>
    <w:rsid w:val="00114F62"/>
    <w:rsid w:val="00116738"/>
    <w:rsid w:val="00116A9B"/>
    <w:rsid w:val="0012136B"/>
    <w:rsid w:val="00121C71"/>
    <w:rsid w:val="001235AC"/>
    <w:rsid w:val="001271CB"/>
    <w:rsid w:val="00134260"/>
    <w:rsid w:val="0013603A"/>
    <w:rsid w:val="00136F04"/>
    <w:rsid w:val="00137276"/>
    <w:rsid w:val="001459C4"/>
    <w:rsid w:val="00145D43"/>
    <w:rsid w:val="00150FE6"/>
    <w:rsid w:val="00154A26"/>
    <w:rsid w:val="00154D5D"/>
    <w:rsid w:val="00161CB1"/>
    <w:rsid w:val="00163DBA"/>
    <w:rsid w:val="00163EAA"/>
    <w:rsid w:val="00164E71"/>
    <w:rsid w:val="001652AF"/>
    <w:rsid w:val="00166A7C"/>
    <w:rsid w:val="00167963"/>
    <w:rsid w:val="0017079E"/>
    <w:rsid w:val="00172557"/>
    <w:rsid w:val="0017714C"/>
    <w:rsid w:val="0018176D"/>
    <w:rsid w:val="00185F48"/>
    <w:rsid w:val="001868E3"/>
    <w:rsid w:val="00186AF0"/>
    <w:rsid w:val="00186D7F"/>
    <w:rsid w:val="001877F0"/>
    <w:rsid w:val="00190041"/>
    <w:rsid w:val="00190C88"/>
    <w:rsid w:val="00192C46"/>
    <w:rsid w:val="00193067"/>
    <w:rsid w:val="001944C9"/>
    <w:rsid w:val="00195111"/>
    <w:rsid w:val="0019640E"/>
    <w:rsid w:val="001A08B3"/>
    <w:rsid w:val="001A1A3E"/>
    <w:rsid w:val="001A59F6"/>
    <w:rsid w:val="001A5D42"/>
    <w:rsid w:val="001A65DE"/>
    <w:rsid w:val="001A7B60"/>
    <w:rsid w:val="001A7F66"/>
    <w:rsid w:val="001B0B8F"/>
    <w:rsid w:val="001B0F00"/>
    <w:rsid w:val="001B1102"/>
    <w:rsid w:val="001B24E5"/>
    <w:rsid w:val="001B266C"/>
    <w:rsid w:val="001B3DEC"/>
    <w:rsid w:val="001B47CF"/>
    <w:rsid w:val="001B52F0"/>
    <w:rsid w:val="001B6B27"/>
    <w:rsid w:val="001B7A65"/>
    <w:rsid w:val="001B7E8A"/>
    <w:rsid w:val="001C0830"/>
    <w:rsid w:val="001C0B0B"/>
    <w:rsid w:val="001C3E3B"/>
    <w:rsid w:val="001C44EF"/>
    <w:rsid w:val="001C4EB4"/>
    <w:rsid w:val="001D299B"/>
    <w:rsid w:val="001D32B7"/>
    <w:rsid w:val="001E009A"/>
    <w:rsid w:val="001E0E2E"/>
    <w:rsid w:val="001E1091"/>
    <w:rsid w:val="001E323B"/>
    <w:rsid w:val="001E3700"/>
    <w:rsid w:val="001E41F3"/>
    <w:rsid w:val="001E7EFD"/>
    <w:rsid w:val="001F5159"/>
    <w:rsid w:val="001F76C0"/>
    <w:rsid w:val="00201A66"/>
    <w:rsid w:val="00202F05"/>
    <w:rsid w:val="00203702"/>
    <w:rsid w:val="00205D60"/>
    <w:rsid w:val="00206474"/>
    <w:rsid w:val="002064A8"/>
    <w:rsid w:val="00212EDF"/>
    <w:rsid w:val="00216174"/>
    <w:rsid w:val="00222E5B"/>
    <w:rsid w:val="00225DF4"/>
    <w:rsid w:val="002271C9"/>
    <w:rsid w:val="00227D53"/>
    <w:rsid w:val="00230A65"/>
    <w:rsid w:val="0023260C"/>
    <w:rsid w:val="00232E7E"/>
    <w:rsid w:val="00233741"/>
    <w:rsid w:val="002373C0"/>
    <w:rsid w:val="00240F93"/>
    <w:rsid w:val="0024312A"/>
    <w:rsid w:val="0024337C"/>
    <w:rsid w:val="002433A5"/>
    <w:rsid w:val="00250174"/>
    <w:rsid w:val="00250365"/>
    <w:rsid w:val="00250A17"/>
    <w:rsid w:val="00254DD7"/>
    <w:rsid w:val="00254E40"/>
    <w:rsid w:val="002579D2"/>
    <w:rsid w:val="0026004D"/>
    <w:rsid w:val="00260226"/>
    <w:rsid w:val="00260970"/>
    <w:rsid w:val="00261F99"/>
    <w:rsid w:val="0026263A"/>
    <w:rsid w:val="00262C61"/>
    <w:rsid w:val="002640DD"/>
    <w:rsid w:val="00264D46"/>
    <w:rsid w:val="00265A36"/>
    <w:rsid w:val="00267746"/>
    <w:rsid w:val="0027171F"/>
    <w:rsid w:val="00273A7A"/>
    <w:rsid w:val="00273E26"/>
    <w:rsid w:val="00275D12"/>
    <w:rsid w:val="00277616"/>
    <w:rsid w:val="00281D67"/>
    <w:rsid w:val="002823F8"/>
    <w:rsid w:val="00282634"/>
    <w:rsid w:val="00284FEB"/>
    <w:rsid w:val="0028520F"/>
    <w:rsid w:val="002855F2"/>
    <w:rsid w:val="002860C4"/>
    <w:rsid w:val="002863B3"/>
    <w:rsid w:val="0029163F"/>
    <w:rsid w:val="0029219A"/>
    <w:rsid w:val="002935E7"/>
    <w:rsid w:val="00295820"/>
    <w:rsid w:val="002A2B92"/>
    <w:rsid w:val="002A384A"/>
    <w:rsid w:val="002A4E83"/>
    <w:rsid w:val="002A5D46"/>
    <w:rsid w:val="002B1C79"/>
    <w:rsid w:val="002B2480"/>
    <w:rsid w:val="002B2BF6"/>
    <w:rsid w:val="002B3E81"/>
    <w:rsid w:val="002B5741"/>
    <w:rsid w:val="002B5E2D"/>
    <w:rsid w:val="002B64B5"/>
    <w:rsid w:val="002C10B8"/>
    <w:rsid w:val="002C3701"/>
    <w:rsid w:val="002C7275"/>
    <w:rsid w:val="002D2448"/>
    <w:rsid w:val="002D2571"/>
    <w:rsid w:val="002D4249"/>
    <w:rsid w:val="002D73EB"/>
    <w:rsid w:val="002D7C6C"/>
    <w:rsid w:val="002E1F9C"/>
    <w:rsid w:val="002E313A"/>
    <w:rsid w:val="002E381A"/>
    <w:rsid w:val="002E472E"/>
    <w:rsid w:val="002E4796"/>
    <w:rsid w:val="002E7104"/>
    <w:rsid w:val="002E7476"/>
    <w:rsid w:val="002F19F3"/>
    <w:rsid w:val="002F39CC"/>
    <w:rsid w:val="002F4412"/>
    <w:rsid w:val="002F6893"/>
    <w:rsid w:val="002F784B"/>
    <w:rsid w:val="003020A2"/>
    <w:rsid w:val="00303ABB"/>
    <w:rsid w:val="00304FE1"/>
    <w:rsid w:val="00305409"/>
    <w:rsid w:val="003072B1"/>
    <w:rsid w:val="00310327"/>
    <w:rsid w:val="003112BF"/>
    <w:rsid w:val="00321EF2"/>
    <w:rsid w:val="003247CC"/>
    <w:rsid w:val="00330DC3"/>
    <w:rsid w:val="003314F5"/>
    <w:rsid w:val="0033156F"/>
    <w:rsid w:val="003319ED"/>
    <w:rsid w:val="00333A98"/>
    <w:rsid w:val="003353F3"/>
    <w:rsid w:val="0033585D"/>
    <w:rsid w:val="003368F5"/>
    <w:rsid w:val="0033705C"/>
    <w:rsid w:val="00337570"/>
    <w:rsid w:val="00337890"/>
    <w:rsid w:val="00337C9B"/>
    <w:rsid w:val="00344D69"/>
    <w:rsid w:val="0034763E"/>
    <w:rsid w:val="003502EE"/>
    <w:rsid w:val="0035335D"/>
    <w:rsid w:val="00354429"/>
    <w:rsid w:val="003557D1"/>
    <w:rsid w:val="003609EF"/>
    <w:rsid w:val="0036116E"/>
    <w:rsid w:val="00361B52"/>
    <w:rsid w:val="0036231A"/>
    <w:rsid w:val="0036285A"/>
    <w:rsid w:val="00363994"/>
    <w:rsid w:val="00363EDD"/>
    <w:rsid w:val="0036429A"/>
    <w:rsid w:val="003701AB"/>
    <w:rsid w:val="00370A04"/>
    <w:rsid w:val="0037343D"/>
    <w:rsid w:val="00373BD3"/>
    <w:rsid w:val="00373F86"/>
    <w:rsid w:val="00374DD4"/>
    <w:rsid w:val="003762A7"/>
    <w:rsid w:val="0037684C"/>
    <w:rsid w:val="003830EA"/>
    <w:rsid w:val="003836AA"/>
    <w:rsid w:val="00384C6F"/>
    <w:rsid w:val="00390A34"/>
    <w:rsid w:val="00392261"/>
    <w:rsid w:val="00393C64"/>
    <w:rsid w:val="003948CB"/>
    <w:rsid w:val="0039612A"/>
    <w:rsid w:val="0039643E"/>
    <w:rsid w:val="00396D3C"/>
    <w:rsid w:val="00397F52"/>
    <w:rsid w:val="003A517D"/>
    <w:rsid w:val="003A79EC"/>
    <w:rsid w:val="003B07CF"/>
    <w:rsid w:val="003B163B"/>
    <w:rsid w:val="003B2EA7"/>
    <w:rsid w:val="003B4961"/>
    <w:rsid w:val="003B74C7"/>
    <w:rsid w:val="003C086F"/>
    <w:rsid w:val="003C17F4"/>
    <w:rsid w:val="003C1EAC"/>
    <w:rsid w:val="003C2B78"/>
    <w:rsid w:val="003C63AD"/>
    <w:rsid w:val="003D07BF"/>
    <w:rsid w:val="003D0A00"/>
    <w:rsid w:val="003D1580"/>
    <w:rsid w:val="003D1968"/>
    <w:rsid w:val="003E16C8"/>
    <w:rsid w:val="003E1A36"/>
    <w:rsid w:val="003E1BDA"/>
    <w:rsid w:val="003E1D38"/>
    <w:rsid w:val="003E5128"/>
    <w:rsid w:val="003E57FF"/>
    <w:rsid w:val="003E65CD"/>
    <w:rsid w:val="003E7F3B"/>
    <w:rsid w:val="003F0054"/>
    <w:rsid w:val="003F197E"/>
    <w:rsid w:val="003F2EC2"/>
    <w:rsid w:val="003F5361"/>
    <w:rsid w:val="004026C4"/>
    <w:rsid w:val="0040523C"/>
    <w:rsid w:val="004056E0"/>
    <w:rsid w:val="004077AA"/>
    <w:rsid w:val="00407970"/>
    <w:rsid w:val="00410371"/>
    <w:rsid w:val="00411BB3"/>
    <w:rsid w:val="00411C40"/>
    <w:rsid w:val="0041242D"/>
    <w:rsid w:val="00412DB6"/>
    <w:rsid w:val="00414E26"/>
    <w:rsid w:val="00417110"/>
    <w:rsid w:val="00420E86"/>
    <w:rsid w:val="004210BF"/>
    <w:rsid w:val="00423DE9"/>
    <w:rsid w:val="00423F26"/>
    <w:rsid w:val="004242F1"/>
    <w:rsid w:val="00425BCC"/>
    <w:rsid w:val="00426181"/>
    <w:rsid w:val="00434D46"/>
    <w:rsid w:val="004360BC"/>
    <w:rsid w:val="00437B32"/>
    <w:rsid w:val="00444278"/>
    <w:rsid w:val="0044477E"/>
    <w:rsid w:val="004462CF"/>
    <w:rsid w:val="00450E80"/>
    <w:rsid w:val="00452E07"/>
    <w:rsid w:val="00454487"/>
    <w:rsid w:val="004554EF"/>
    <w:rsid w:val="0046175B"/>
    <w:rsid w:val="00464346"/>
    <w:rsid w:val="004644EE"/>
    <w:rsid w:val="00464B26"/>
    <w:rsid w:val="00467418"/>
    <w:rsid w:val="00470901"/>
    <w:rsid w:val="00472D1E"/>
    <w:rsid w:val="00473DEB"/>
    <w:rsid w:val="00477B1D"/>
    <w:rsid w:val="00480375"/>
    <w:rsid w:val="0048159C"/>
    <w:rsid w:val="0048185F"/>
    <w:rsid w:val="00481D3B"/>
    <w:rsid w:val="00482903"/>
    <w:rsid w:val="004845BA"/>
    <w:rsid w:val="0048488C"/>
    <w:rsid w:val="00486A25"/>
    <w:rsid w:val="00490E48"/>
    <w:rsid w:val="0049258B"/>
    <w:rsid w:val="00492F69"/>
    <w:rsid w:val="004947A8"/>
    <w:rsid w:val="004973E9"/>
    <w:rsid w:val="004A1923"/>
    <w:rsid w:val="004A1C74"/>
    <w:rsid w:val="004A26F8"/>
    <w:rsid w:val="004A54E5"/>
    <w:rsid w:val="004B6429"/>
    <w:rsid w:val="004B75B7"/>
    <w:rsid w:val="004B7BE7"/>
    <w:rsid w:val="004C0F59"/>
    <w:rsid w:val="004C13A7"/>
    <w:rsid w:val="004C2A4A"/>
    <w:rsid w:val="004D22DD"/>
    <w:rsid w:val="004D3BF3"/>
    <w:rsid w:val="004D4097"/>
    <w:rsid w:val="004D48A5"/>
    <w:rsid w:val="004D57CD"/>
    <w:rsid w:val="004D63C0"/>
    <w:rsid w:val="004D6409"/>
    <w:rsid w:val="004D6C43"/>
    <w:rsid w:val="004E1488"/>
    <w:rsid w:val="004E23F3"/>
    <w:rsid w:val="004E329D"/>
    <w:rsid w:val="004E3857"/>
    <w:rsid w:val="004F0478"/>
    <w:rsid w:val="004F3B74"/>
    <w:rsid w:val="004F6A05"/>
    <w:rsid w:val="00501D2D"/>
    <w:rsid w:val="00503AF6"/>
    <w:rsid w:val="00506911"/>
    <w:rsid w:val="00507756"/>
    <w:rsid w:val="005130EB"/>
    <w:rsid w:val="00513A63"/>
    <w:rsid w:val="0051580D"/>
    <w:rsid w:val="005179D8"/>
    <w:rsid w:val="00517B47"/>
    <w:rsid w:val="00520860"/>
    <w:rsid w:val="005216D8"/>
    <w:rsid w:val="005225F6"/>
    <w:rsid w:val="0052567C"/>
    <w:rsid w:val="005263A8"/>
    <w:rsid w:val="00527CEB"/>
    <w:rsid w:val="005323C6"/>
    <w:rsid w:val="00532AF1"/>
    <w:rsid w:val="00534891"/>
    <w:rsid w:val="00535348"/>
    <w:rsid w:val="00540743"/>
    <w:rsid w:val="00540962"/>
    <w:rsid w:val="00542913"/>
    <w:rsid w:val="00544667"/>
    <w:rsid w:val="005447C3"/>
    <w:rsid w:val="005451F6"/>
    <w:rsid w:val="0054668F"/>
    <w:rsid w:val="005469CC"/>
    <w:rsid w:val="00547111"/>
    <w:rsid w:val="00547399"/>
    <w:rsid w:val="00552F82"/>
    <w:rsid w:val="00553AF3"/>
    <w:rsid w:val="00556851"/>
    <w:rsid w:val="005574EB"/>
    <w:rsid w:val="00562E4F"/>
    <w:rsid w:val="00564D2B"/>
    <w:rsid w:val="005703BE"/>
    <w:rsid w:val="00576A9F"/>
    <w:rsid w:val="005800EF"/>
    <w:rsid w:val="00582E1A"/>
    <w:rsid w:val="00584E78"/>
    <w:rsid w:val="005854C2"/>
    <w:rsid w:val="0059083C"/>
    <w:rsid w:val="00591ABE"/>
    <w:rsid w:val="005920BC"/>
    <w:rsid w:val="00592796"/>
    <w:rsid w:val="00592D74"/>
    <w:rsid w:val="00597137"/>
    <w:rsid w:val="005A02F4"/>
    <w:rsid w:val="005A5F29"/>
    <w:rsid w:val="005B06CB"/>
    <w:rsid w:val="005B2E91"/>
    <w:rsid w:val="005B5F68"/>
    <w:rsid w:val="005B6EC3"/>
    <w:rsid w:val="005C016D"/>
    <w:rsid w:val="005C03FA"/>
    <w:rsid w:val="005C1EFD"/>
    <w:rsid w:val="005C2768"/>
    <w:rsid w:val="005C43B9"/>
    <w:rsid w:val="005C47BD"/>
    <w:rsid w:val="005C48F6"/>
    <w:rsid w:val="005C4EEF"/>
    <w:rsid w:val="005C51C4"/>
    <w:rsid w:val="005C596B"/>
    <w:rsid w:val="005E2566"/>
    <w:rsid w:val="005E2C44"/>
    <w:rsid w:val="005E30E5"/>
    <w:rsid w:val="005E3781"/>
    <w:rsid w:val="005E4304"/>
    <w:rsid w:val="005E7107"/>
    <w:rsid w:val="005F22A8"/>
    <w:rsid w:val="005F365E"/>
    <w:rsid w:val="005F577A"/>
    <w:rsid w:val="005F707C"/>
    <w:rsid w:val="005F7D69"/>
    <w:rsid w:val="006014A7"/>
    <w:rsid w:val="006019EF"/>
    <w:rsid w:val="00604686"/>
    <w:rsid w:val="0060526D"/>
    <w:rsid w:val="006065B1"/>
    <w:rsid w:val="00607CEC"/>
    <w:rsid w:val="00612109"/>
    <w:rsid w:val="0061249B"/>
    <w:rsid w:val="00613074"/>
    <w:rsid w:val="006149C5"/>
    <w:rsid w:val="0061607D"/>
    <w:rsid w:val="006166BF"/>
    <w:rsid w:val="00616D5E"/>
    <w:rsid w:val="00617D48"/>
    <w:rsid w:val="00620181"/>
    <w:rsid w:val="006205E0"/>
    <w:rsid w:val="00621188"/>
    <w:rsid w:val="00624B75"/>
    <w:rsid w:val="006255CD"/>
    <w:rsid w:val="006257ED"/>
    <w:rsid w:val="00626191"/>
    <w:rsid w:val="006263B4"/>
    <w:rsid w:val="0062663E"/>
    <w:rsid w:val="006301CB"/>
    <w:rsid w:val="006346CF"/>
    <w:rsid w:val="00636D8B"/>
    <w:rsid w:val="00636EDB"/>
    <w:rsid w:val="00641498"/>
    <w:rsid w:val="00643784"/>
    <w:rsid w:val="00646B0A"/>
    <w:rsid w:val="006507C6"/>
    <w:rsid w:val="00651D99"/>
    <w:rsid w:val="00654004"/>
    <w:rsid w:val="00654272"/>
    <w:rsid w:val="00654BC0"/>
    <w:rsid w:val="00654BE7"/>
    <w:rsid w:val="006556D5"/>
    <w:rsid w:val="006574A7"/>
    <w:rsid w:val="00665C47"/>
    <w:rsid w:val="00665FF0"/>
    <w:rsid w:val="0066647C"/>
    <w:rsid w:val="006666FD"/>
    <w:rsid w:val="00666B0E"/>
    <w:rsid w:val="0067473A"/>
    <w:rsid w:val="00674B35"/>
    <w:rsid w:val="00680A81"/>
    <w:rsid w:val="006836ED"/>
    <w:rsid w:val="0068388C"/>
    <w:rsid w:val="0068429A"/>
    <w:rsid w:val="00685837"/>
    <w:rsid w:val="00690E45"/>
    <w:rsid w:val="006929EE"/>
    <w:rsid w:val="00693A97"/>
    <w:rsid w:val="00693B48"/>
    <w:rsid w:val="00695808"/>
    <w:rsid w:val="00695D6E"/>
    <w:rsid w:val="00696A4F"/>
    <w:rsid w:val="0069704E"/>
    <w:rsid w:val="006A1EE8"/>
    <w:rsid w:val="006B00EA"/>
    <w:rsid w:val="006B118F"/>
    <w:rsid w:val="006B393A"/>
    <w:rsid w:val="006B43EC"/>
    <w:rsid w:val="006B46FB"/>
    <w:rsid w:val="006B7593"/>
    <w:rsid w:val="006C04BD"/>
    <w:rsid w:val="006C04C8"/>
    <w:rsid w:val="006C2F3C"/>
    <w:rsid w:val="006D38B6"/>
    <w:rsid w:val="006D39ED"/>
    <w:rsid w:val="006D5012"/>
    <w:rsid w:val="006D7D3C"/>
    <w:rsid w:val="006E04AD"/>
    <w:rsid w:val="006E21FB"/>
    <w:rsid w:val="006E285C"/>
    <w:rsid w:val="006E3570"/>
    <w:rsid w:val="006E5057"/>
    <w:rsid w:val="006F0DE7"/>
    <w:rsid w:val="006F248D"/>
    <w:rsid w:val="006F3F3F"/>
    <w:rsid w:val="006F5F95"/>
    <w:rsid w:val="00703883"/>
    <w:rsid w:val="00704DD1"/>
    <w:rsid w:val="00706E96"/>
    <w:rsid w:val="00707DCD"/>
    <w:rsid w:val="00707FF5"/>
    <w:rsid w:val="00713E0C"/>
    <w:rsid w:val="00714B27"/>
    <w:rsid w:val="007176AD"/>
    <w:rsid w:val="007176FF"/>
    <w:rsid w:val="0072258E"/>
    <w:rsid w:val="007235B5"/>
    <w:rsid w:val="00723FF3"/>
    <w:rsid w:val="0072570E"/>
    <w:rsid w:val="007301ED"/>
    <w:rsid w:val="00730245"/>
    <w:rsid w:val="007403B3"/>
    <w:rsid w:val="00742109"/>
    <w:rsid w:val="00744636"/>
    <w:rsid w:val="007462BB"/>
    <w:rsid w:val="00746F60"/>
    <w:rsid w:val="007523F7"/>
    <w:rsid w:val="00753765"/>
    <w:rsid w:val="00753AE1"/>
    <w:rsid w:val="0075498B"/>
    <w:rsid w:val="007553E3"/>
    <w:rsid w:val="00762EC6"/>
    <w:rsid w:val="007641C6"/>
    <w:rsid w:val="007651B6"/>
    <w:rsid w:val="00770677"/>
    <w:rsid w:val="007718DD"/>
    <w:rsid w:val="0077231A"/>
    <w:rsid w:val="00772BB8"/>
    <w:rsid w:val="00775116"/>
    <w:rsid w:val="007807CD"/>
    <w:rsid w:val="0078516E"/>
    <w:rsid w:val="00786471"/>
    <w:rsid w:val="00792342"/>
    <w:rsid w:val="00792C49"/>
    <w:rsid w:val="00793B71"/>
    <w:rsid w:val="007951F5"/>
    <w:rsid w:val="007977A8"/>
    <w:rsid w:val="007A4B4D"/>
    <w:rsid w:val="007A4F16"/>
    <w:rsid w:val="007B1B63"/>
    <w:rsid w:val="007B1FF2"/>
    <w:rsid w:val="007B27A3"/>
    <w:rsid w:val="007B512A"/>
    <w:rsid w:val="007B68D9"/>
    <w:rsid w:val="007B6F53"/>
    <w:rsid w:val="007C1DBF"/>
    <w:rsid w:val="007C2097"/>
    <w:rsid w:val="007C2350"/>
    <w:rsid w:val="007C467C"/>
    <w:rsid w:val="007C5CA4"/>
    <w:rsid w:val="007C77C2"/>
    <w:rsid w:val="007D1563"/>
    <w:rsid w:val="007D4A76"/>
    <w:rsid w:val="007D617D"/>
    <w:rsid w:val="007D6A07"/>
    <w:rsid w:val="007E000C"/>
    <w:rsid w:val="007E06AB"/>
    <w:rsid w:val="007E23C4"/>
    <w:rsid w:val="007E3CCB"/>
    <w:rsid w:val="007E5D59"/>
    <w:rsid w:val="007E7052"/>
    <w:rsid w:val="007F048D"/>
    <w:rsid w:val="007F4F6E"/>
    <w:rsid w:val="007F7259"/>
    <w:rsid w:val="0080054E"/>
    <w:rsid w:val="00802A78"/>
    <w:rsid w:val="008033F6"/>
    <w:rsid w:val="008040A8"/>
    <w:rsid w:val="0080417A"/>
    <w:rsid w:val="008041D8"/>
    <w:rsid w:val="0080525A"/>
    <w:rsid w:val="008059B1"/>
    <w:rsid w:val="008059DA"/>
    <w:rsid w:val="00807E2F"/>
    <w:rsid w:val="00810818"/>
    <w:rsid w:val="008123A9"/>
    <w:rsid w:val="0081464A"/>
    <w:rsid w:val="00816118"/>
    <w:rsid w:val="0081738C"/>
    <w:rsid w:val="008237D1"/>
    <w:rsid w:val="00825C38"/>
    <w:rsid w:val="00825FD1"/>
    <w:rsid w:val="008279FA"/>
    <w:rsid w:val="00833103"/>
    <w:rsid w:val="00836BC8"/>
    <w:rsid w:val="00837AD7"/>
    <w:rsid w:val="00837BE6"/>
    <w:rsid w:val="0084172E"/>
    <w:rsid w:val="0084229F"/>
    <w:rsid w:val="00842943"/>
    <w:rsid w:val="00843F3E"/>
    <w:rsid w:val="00844361"/>
    <w:rsid w:val="0084617E"/>
    <w:rsid w:val="00847608"/>
    <w:rsid w:val="0085017D"/>
    <w:rsid w:val="00851401"/>
    <w:rsid w:val="00852F84"/>
    <w:rsid w:val="00853534"/>
    <w:rsid w:val="0085390A"/>
    <w:rsid w:val="00854337"/>
    <w:rsid w:val="00855819"/>
    <w:rsid w:val="00857861"/>
    <w:rsid w:val="00861C42"/>
    <w:rsid w:val="008626E7"/>
    <w:rsid w:val="00870E73"/>
    <w:rsid w:val="00870EE7"/>
    <w:rsid w:val="00871E72"/>
    <w:rsid w:val="0087258F"/>
    <w:rsid w:val="0087551F"/>
    <w:rsid w:val="00875520"/>
    <w:rsid w:val="008769DE"/>
    <w:rsid w:val="0088133F"/>
    <w:rsid w:val="00882266"/>
    <w:rsid w:val="00882577"/>
    <w:rsid w:val="0088516F"/>
    <w:rsid w:val="008863B9"/>
    <w:rsid w:val="0089194F"/>
    <w:rsid w:val="00892E6D"/>
    <w:rsid w:val="008949BA"/>
    <w:rsid w:val="008954CC"/>
    <w:rsid w:val="00896496"/>
    <w:rsid w:val="00897E89"/>
    <w:rsid w:val="008A1071"/>
    <w:rsid w:val="008A3422"/>
    <w:rsid w:val="008A3A72"/>
    <w:rsid w:val="008A3C07"/>
    <w:rsid w:val="008A42C7"/>
    <w:rsid w:val="008A45A6"/>
    <w:rsid w:val="008A6C1D"/>
    <w:rsid w:val="008A74B0"/>
    <w:rsid w:val="008A78E0"/>
    <w:rsid w:val="008A7F57"/>
    <w:rsid w:val="008B0717"/>
    <w:rsid w:val="008B1257"/>
    <w:rsid w:val="008B154F"/>
    <w:rsid w:val="008B1551"/>
    <w:rsid w:val="008B16C7"/>
    <w:rsid w:val="008B304B"/>
    <w:rsid w:val="008B4E53"/>
    <w:rsid w:val="008C0742"/>
    <w:rsid w:val="008C39E5"/>
    <w:rsid w:val="008C4138"/>
    <w:rsid w:val="008C60A0"/>
    <w:rsid w:val="008C61B1"/>
    <w:rsid w:val="008C6E3E"/>
    <w:rsid w:val="008C7ABC"/>
    <w:rsid w:val="008C7E9F"/>
    <w:rsid w:val="008D1DBA"/>
    <w:rsid w:val="008D2EB4"/>
    <w:rsid w:val="008D3AB6"/>
    <w:rsid w:val="008D5B2E"/>
    <w:rsid w:val="008D5B8C"/>
    <w:rsid w:val="008D6320"/>
    <w:rsid w:val="008E22E1"/>
    <w:rsid w:val="008E577D"/>
    <w:rsid w:val="008E7C8A"/>
    <w:rsid w:val="008F2291"/>
    <w:rsid w:val="008F314E"/>
    <w:rsid w:val="008F3789"/>
    <w:rsid w:val="008F5287"/>
    <w:rsid w:val="008F597D"/>
    <w:rsid w:val="008F686C"/>
    <w:rsid w:val="008F73B0"/>
    <w:rsid w:val="008F7EB1"/>
    <w:rsid w:val="009019CD"/>
    <w:rsid w:val="00903B9C"/>
    <w:rsid w:val="00910073"/>
    <w:rsid w:val="00912DB5"/>
    <w:rsid w:val="009140BE"/>
    <w:rsid w:val="009148A9"/>
    <w:rsid w:val="009148DE"/>
    <w:rsid w:val="00914C7E"/>
    <w:rsid w:val="00914DC6"/>
    <w:rsid w:val="00915813"/>
    <w:rsid w:val="009172AC"/>
    <w:rsid w:val="00917DB0"/>
    <w:rsid w:val="00925D94"/>
    <w:rsid w:val="00926513"/>
    <w:rsid w:val="00932144"/>
    <w:rsid w:val="009331E7"/>
    <w:rsid w:val="00934D0D"/>
    <w:rsid w:val="00934D97"/>
    <w:rsid w:val="00935E88"/>
    <w:rsid w:val="009404CC"/>
    <w:rsid w:val="00941E30"/>
    <w:rsid w:val="0094572D"/>
    <w:rsid w:val="00946607"/>
    <w:rsid w:val="0095209D"/>
    <w:rsid w:val="00952492"/>
    <w:rsid w:val="00953910"/>
    <w:rsid w:val="00955CDE"/>
    <w:rsid w:val="00955F29"/>
    <w:rsid w:val="00960D98"/>
    <w:rsid w:val="00960E05"/>
    <w:rsid w:val="00961E6D"/>
    <w:rsid w:val="00963528"/>
    <w:rsid w:val="00965CFE"/>
    <w:rsid w:val="00967C74"/>
    <w:rsid w:val="00971262"/>
    <w:rsid w:val="0097136B"/>
    <w:rsid w:val="00972A0D"/>
    <w:rsid w:val="00972CD8"/>
    <w:rsid w:val="00972E4D"/>
    <w:rsid w:val="009744C1"/>
    <w:rsid w:val="0097520B"/>
    <w:rsid w:val="009769D5"/>
    <w:rsid w:val="009777D9"/>
    <w:rsid w:val="009801A3"/>
    <w:rsid w:val="00980B3C"/>
    <w:rsid w:val="009814DF"/>
    <w:rsid w:val="00981895"/>
    <w:rsid w:val="009822B3"/>
    <w:rsid w:val="00987D05"/>
    <w:rsid w:val="009918B4"/>
    <w:rsid w:val="00991B88"/>
    <w:rsid w:val="00992D22"/>
    <w:rsid w:val="00993120"/>
    <w:rsid w:val="00995835"/>
    <w:rsid w:val="00996B12"/>
    <w:rsid w:val="00996F98"/>
    <w:rsid w:val="009A2A0E"/>
    <w:rsid w:val="009A2EF3"/>
    <w:rsid w:val="009A5753"/>
    <w:rsid w:val="009A579D"/>
    <w:rsid w:val="009B0875"/>
    <w:rsid w:val="009B0DE6"/>
    <w:rsid w:val="009B11D4"/>
    <w:rsid w:val="009B5A4C"/>
    <w:rsid w:val="009B5B89"/>
    <w:rsid w:val="009C2121"/>
    <w:rsid w:val="009C27F2"/>
    <w:rsid w:val="009C5D77"/>
    <w:rsid w:val="009D2F80"/>
    <w:rsid w:val="009D34AA"/>
    <w:rsid w:val="009D3E43"/>
    <w:rsid w:val="009D608E"/>
    <w:rsid w:val="009D7B22"/>
    <w:rsid w:val="009E12CD"/>
    <w:rsid w:val="009E3297"/>
    <w:rsid w:val="009E5295"/>
    <w:rsid w:val="009F354B"/>
    <w:rsid w:val="009F734F"/>
    <w:rsid w:val="00A00743"/>
    <w:rsid w:val="00A01A27"/>
    <w:rsid w:val="00A01FA7"/>
    <w:rsid w:val="00A02A65"/>
    <w:rsid w:val="00A04800"/>
    <w:rsid w:val="00A06F6F"/>
    <w:rsid w:val="00A0730C"/>
    <w:rsid w:val="00A11536"/>
    <w:rsid w:val="00A11EBE"/>
    <w:rsid w:val="00A1221D"/>
    <w:rsid w:val="00A12BBC"/>
    <w:rsid w:val="00A13529"/>
    <w:rsid w:val="00A1354A"/>
    <w:rsid w:val="00A13863"/>
    <w:rsid w:val="00A13FCD"/>
    <w:rsid w:val="00A1762A"/>
    <w:rsid w:val="00A2110A"/>
    <w:rsid w:val="00A2146D"/>
    <w:rsid w:val="00A2427F"/>
    <w:rsid w:val="00A246B6"/>
    <w:rsid w:val="00A24937"/>
    <w:rsid w:val="00A25EDA"/>
    <w:rsid w:val="00A30249"/>
    <w:rsid w:val="00A311F4"/>
    <w:rsid w:val="00A32573"/>
    <w:rsid w:val="00A32EB0"/>
    <w:rsid w:val="00A41DEE"/>
    <w:rsid w:val="00A42720"/>
    <w:rsid w:val="00A47E70"/>
    <w:rsid w:val="00A50CF0"/>
    <w:rsid w:val="00A51B1A"/>
    <w:rsid w:val="00A52FCE"/>
    <w:rsid w:val="00A5320E"/>
    <w:rsid w:val="00A53216"/>
    <w:rsid w:val="00A56810"/>
    <w:rsid w:val="00A57BB6"/>
    <w:rsid w:val="00A6108A"/>
    <w:rsid w:val="00A617FF"/>
    <w:rsid w:val="00A61B4B"/>
    <w:rsid w:val="00A61BFD"/>
    <w:rsid w:val="00A623A3"/>
    <w:rsid w:val="00A63C50"/>
    <w:rsid w:val="00A64504"/>
    <w:rsid w:val="00A70874"/>
    <w:rsid w:val="00A72769"/>
    <w:rsid w:val="00A7423A"/>
    <w:rsid w:val="00A762F5"/>
    <w:rsid w:val="00A7671C"/>
    <w:rsid w:val="00A83A72"/>
    <w:rsid w:val="00A83E36"/>
    <w:rsid w:val="00A85050"/>
    <w:rsid w:val="00A858D1"/>
    <w:rsid w:val="00A85ED3"/>
    <w:rsid w:val="00A9304D"/>
    <w:rsid w:val="00A94C1B"/>
    <w:rsid w:val="00A97523"/>
    <w:rsid w:val="00AA06DF"/>
    <w:rsid w:val="00AA2C26"/>
    <w:rsid w:val="00AA2CBC"/>
    <w:rsid w:val="00AA6F05"/>
    <w:rsid w:val="00AB0E48"/>
    <w:rsid w:val="00AB20C7"/>
    <w:rsid w:val="00AB2B02"/>
    <w:rsid w:val="00AB3C72"/>
    <w:rsid w:val="00AB56F4"/>
    <w:rsid w:val="00AB5FDA"/>
    <w:rsid w:val="00AB7D94"/>
    <w:rsid w:val="00AC06D1"/>
    <w:rsid w:val="00AC3E84"/>
    <w:rsid w:val="00AC46D5"/>
    <w:rsid w:val="00AC5820"/>
    <w:rsid w:val="00AC60ED"/>
    <w:rsid w:val="00AC65A9"/>
    <w:rsid w:val="00AC6654"/>
    <w:rsid w:val="00AC70E3"/>
    <w:rsid w:val="00AD1B05"/>
    <w:rsid w:val="00AD1CD8"/>
    <w:rsid w:val="00AD3DF6"/>
    <w:rsid w:val="00AD3FFA"/>
    <w:rsid w:val="00AD4747"/>
    <w:rsid w:val="00AD4C69"/>
    <w:rsid w:val="00AD5AE6"/>
    <w:rsid w:val="00AD5D96"/>
    <w:rsid w:val="00AD61E0"/>
    <w:rsid w:val="00AD6963"/>
    <w:rsid w:val="00AD6F8E"/>
    <w:rsid w:val="00AD7604"/>
    <w:rsid w:val="00AE083D"/>
    <w:rsid w:val="00AE162E"/>
    <w:rsid w:val="00AE3531"/>
    <w:rsid w:val="00AE3A08"/>
    <w:rsid w:val="00AE3AD3"/>
    <w:rsid w:val="00AE4BB2"/>
    <w:rsid w:val="00AE54C2"/>
    <w:rsid w:val="00AE69B6"/>
    <w:rsid w:val="00AE76AA"/>
    <w:rsid w:val="00AF2954"/>
    <w:rsid w:val="00AF2E38"/>
    <w:rsid w:val="00AF6406"/>
    <w:rsid w:val="00AF6B22"/>
    <w:rsid w:val="00AF77F4"/>
    <w:rsid w:val="00B06011"/>
    <w:rsid w:val="00B06AC0"/>
    <w:rsid w:val="00B071D7"/>
    <w:rsid w:val="00B07F5B"/>
    <w:rsid w:val="00B109F2"/>
    <w:rsid w:val="00B14511"/>
    <w:rsid w:val="00B14F1B"/>
    <w:rsid w:val="00B15075"/>
    <w:rsid w:val="00B210D7"/>
    <w:rsid w:val="00B23520"/>
    <w:rsid w:val="00B244E1"/>
    <w:rsid w:val="00B258BB"/>
    <w:rsid w:val="00B259FD"/>
    <w:rsid w:val="00B305E2"/>
    <w:rsid w:val="00B31A79"/>
    <w:rsid w:val="00B3233E"/>
    <w:rsid w:val="00B34A85"/>
    <w:rsid w:val="00B35E1A"/>
    <w:rsid w:val="00B35F20"/>
    <w:rsid w:val="00B42878"/>
    <w:rsid w:val="00B43147"/>
    <w:rsid w:val="00B43149"/>
    <w:rsid w:val="00B45A85"/>
    <w:rsid w:val="00B52C49"/>
    <w:rsid w:val="00B5548F"/>
    <w:rsid w:val="00B61A70"/>
    <w:rsid w:val="00B640E9"/>
    <w:rsid w:val="00B6478F"/>
    <w:rsid w:val="00B67B97"/>
    <w:rsid w:val="00B72072"/>
    <w:rsid w:val="00B73F05"/>
    <w:rsid w:val="00B766D2"/>
    <w:rsid w:val="00B76ECA"/>
    <w:rsid w:val="00B7798C"/>
    <w:rsid w:val="00B82DDE"/>
    <w:rsid w:val="00B91676"/>
    <w:rsid w:val="00B91920"/>
    <w:rsid w:val="00B92DD3"/>
    <w:rsid w:val="00B9568A"/>
    <w:rsid w:val="00B96031"/>
    <w:rsid w:val="00B968C8"/>
    <w:rsid w:val="00BA07F1"/>
    <w:rsid w:val="00BA227E"/>
    <w:rsid w:val="00BA2AD7"/>
    <w:rsid w:val="00BA3EC5"/>
    <w:rsid w:val="00BA4937"/>
    <w:rsid w:val="00BA51D9"/>
    <w:rsid w:val="00BA67A4"/>
    <w:rsid w:val="00BA7463"/>
    <w:rsid w:val="00BB1BE3"/>
    <w:rsid w:val="00BB589F"/>
    <w:rsid w:val="00BB5D8F"/>
    <w:rsid w:val="00BB5DFC"/>
    <w:rsid w:val="00BB6237"/>
    <w:rsid w:val="00BC09F3"/>
    <w:rsid w:val="00BC4BD1"/>
    <w:rsid w:val="00BC51E7"/>
    <w:rsid w:val="00BC7162"/>
    <w:rsid w:val="00BD279D"/>
    <w:rsid w:val="00BD38C6"/>
    <w:rsid w:val="00BD3BC8"/>
    <w:rsid w:val="00BD5980"/>
    <w:rsid w:val="00BD6BB8"/>
    <w:rsid w:val="00BD6CFE"/>
    <w:rsid w:val="00BE0C9C"/>
    <w:rsid w:val="00BE107C"/>
    <w:rsid w:val="00BE224A"/>
    <w:rsid w:val="00BE4451"/>
    <w:rsid w:val="00BE7787"/>
    <w:rsid w:val="00BF0FEF"/>
    <w:rsid w:val="00BF131E"/>
    <w:rsid w:val="00BF7C4F"/>
    <w:rsid w:val="00C0303C"/>
    <w:rsid w:val="00C04EF4"/>
    <w:rsid w:val="00C074C9"/>
    <w:rsid w:val="00C105ED"/>
    <w:rsid w:val="00C11F76"/>
    <w:rsid w:val="00C13832"/>
    <w:rsid w:val="00C165B6"/>
    <w:rsid w:val="00C16DF8"/>
    <w:rsid w:val="00C200EB"/>
    <w:rsid w:val="00C22DA5"/>
    <w:rsid w:val="00C25F98"/>
    <w:rsid w:val="00C26462"/>
    <w:rsid w:val="00C26D8E"/>
    <w:rsid w:val="00C32E53"/>
    <w:rsid w:val="00C357A0"/>
    <w:rsid w:val="00C37584"/>
    <w:rsid w:val="00C4153D"/>
    <w:rsid w:val="00C425D3"/>
    <w:rsid w:val="00C43114"/>
    <w:rsid w:val="00C4379A"/>
    <w:rsid w:val="00C44D62"/>
    <w:rsid w:val="00C517AA"/>
    <w:rsid w:val="00C51D3A"/>
    <w:rsid w:val="00C52178"/>
    <w:rsid w:val="00C53B2D"/>
    <w:rsid w:val="00C54E75"/>
    <w:rsid w:val="00C556FE"/>
    <w:rsid w:val="00C558F2"/>
    <w:rsid w:val="00C616A2"/>
    <w:rsid w:val="00C61A97"/>
    <w:rsid w:val="00C64ADE"/>
    <w:rsid w:val="00C65706"/>
    <w:rsid w:val="00C66BA2"/>
    <w:rsid w:val="00C70069"/>
    <w:rsid w:val="00C7130B"/>
    <w:rsid w:val="00C72DA7"/>
    <w:rsid w:val="00C7448F"/>
    <w:rsid w:val="00C76AE7"/>
    <w:rsid w:val="00C802A9"/>
    <w:rsid w:val="00C809B8"/>
    <w:rsid w:val="00C80ED6"/>
    <w:rsid w:val="00C816B4"/>
    <w:rsid w:val="00C81C87"/>
    <w:rsid w:val="00C82B79"/>
    <w:rsid w:val="00C83E94"/>
    <w:rsid w:val="00C84C90"/>
    <w:rsid w:val="00C85164"/>
    <w:rsid w:val="00C85F01"/>
    <w:rsid w:val="00C8788E"/>
    <w:rsid w:val="00C913B5"/>
    <w:rsid w:val="00C9174D"/>
    <w:rsid w:val="00C9462E"/>
    <w:rsid w:val="00C946D1"/>
    <w:rsid w:val="00C94B65"/>
    <w:rsid w:val="00C94DD9"/>
    <w:rsid w:val="00C95985"/>
    <w:rsid w:val="00CA1489"/>
    <w:rsid w:val="00CA26B7"/>
    <w:rsid w:val="00CA5819"/>
    <w:rsid w:val="00CA5EE1"/>
    <w:rsid w:val="00CA7370"/>
    <w:rsid w:val="00CB2779"/>
    <w:rsid w:val="00CB33F8"/>
    <w:rsid w:val="00CB76DF"/>
    <w:rsid w:val="00CB7892"/>
    <w:rsid w:val="00CC007D"/>
    <w:rsid w:val="00CC1CE6"/>
    <w:rsid w:val="00CC32D4"/>
    <w:rsid w:val="00CC5026"/>
    <w:rsid w:val="00CC68D0"/>
    <w:rsid w:val="00CD1B80"/>
    <w:rsid w:val="00CD2FFE"/>
    <w:rsid w:val="00CD3E52"/>
    <w:rsid w:val="00CD6F2E"/>
    <w:rsid w:val="00CE0658"/>
    <w:rsid w:val="00CE3CC6"/>
    <w:rsid w:val="00CE46C7"/>
    <w:rsid w:val="00CF0CCD"/>
    <w:rsid w:val="00CF1039"/>
    <w:rsid w:val="00CF46AA"/>
    <w:rsid w:val="00CF4788"/>
    <w:rsid w:val="00CF5227"/>
    <w:rsid w:val="00D01872"/>
    <w:rsid w:val="00D01AE5"/>
    <w:rsid w:val="00D03F9A"/>
    <w:rsid w:val="00D06D51"/>
    <w:rsid w:val="00D1157F"/>
    <w:rsid w:val="00D11DF2"/>
    <w:rsid w:val="00D1308E"/>
    <w:rsid w:val="00D15963"/>
    <w:rsid w:val="00D22275"/>
    <w:rsid w:val="00D2442C"/>
    <w:rsid w:val="00D2451D"/>
    <w:rsid w:val="00D24991"/>
    <w:rsid w:val="00D33D15"/>
    <w:rsid w:val="00D36A84"/>
    <w:rsid w:val="00D37954"/>
    <w:rsid w:val="00D37A78"/>
    <w:rsid w:val="00D4007A"/>
    <w:rsid w:val="00D401C2"/>
    <w:rsid w:val="00D40925"/>
    <w:rsid w:val="00D448BE"/>
    <w:rsid w:val="00D50255"/>
    <w:rsid w:val="00D52A31"/>
    <w:rsid w:val="00D5430A"/>
    <w:rsid w:val="00D55BA7"/>
    <w:rsid w:val="00D56361"/>
    <w:rsid w:val="00D5654A"/>
    <w:rsid w:val="00D60FFB"/>
    <w:rsid w:val="00D630BA"/>
    <w:rsid w:val="00D664A3"/>
    <w:rsid w:val="00D66520"/>
    <w:rsid w:val="00D71993"/>
    <w:rsid w:val="00D73212"/>
    <w:rsid w:val="00D73D9E"/>
    <w:rsid w:val="00D75886"/>
    <w:rsid w:val="00D76966"/>
    <w:rsid w:val="00D82763"/>
    <w:rsid w:val="00D844E4"/>
    <w:rsid w:val="00D84728"/>
    <w:rsid w:val="00D84CC4"/>
    <w:rsid w:val="00D85297"/>
    <w:rsid w:val="00D86251"/>
    <w:rsid w:val="00D930A2"/>
    <w:rsid w:val="00D94C93"/>
    <w:rsid w:val="00D94E61"/>
    <w:rsid w:val="00D95BD4"/>
    <w:rsid w:val="00D96FD0"/>
    <w:rsid w:val="00D97642"/>
    <w:rsid w:val="00DA43DE"/>
    <w:rsid w:val="00DA4BAF"/>
    <w:rsid w:val="00DA776A"/>
    <w:rsid w:val="00DB0986"/>
    <w:rsid w:val="00DB49E0"/>
    <w:rsid w:val="00DB7052"/>
    <w:rsid w:val="00DB7CE0"/>
    <w:rsid w:val="00DC16A3"/>
    <w:rsid w:val="00DC1A5C"/>
    <w:rsid w:val="00DC361E"/>
    <w:rsid w:val="00DC4156"/>
    <w:rsid w:val="00DC4215"/>
    <w:rsid w:val="00DC455D"/>
    <w:rsid w:val="00DC4AA8"/>
    <w:rsid w:val="00DD01DD"/>
    <w:rsid w:val="00DD06DB"/>
    <w:rsid w:val="00DD3DF0"/>
    <w:rsid w:val="00DE3182"/>
    <w:rsid w:val="00DE34CF"/>
    <w:rsid w:val="00DE40DC"/>
    <w:rsid w:val="00DE4AF9"/>
    <w:rsid w:val="00DE513C"/>
    <w:rsid w:val="00DE628D"/>
    <w:rsid w:val="00DE715A"/>
    <w:rsid w:val="00DE7F72"/>
    <w:rsid w:val="00DF2D62"/>
    <w:rsid w:val="00DF2EA0"/>
    <w:rsid w:val="00DF3498"/>
    <w:rsid w:val="00DF460E"/>
    <w:rsid w:val="00DF4F1A"/>
    <w:rsid w:val="00DF5518"/>
    <w:rsid w:val="00DF5C62"/>
    <w:rsid w:val="00DF6BFD"/>
    <w:rsid w:val="00DF7969"/>
    <w:rsid w:val="00DF7FF7"/>
    <w:rsid w:val="00E0021D"/>
    <w:rsid w:val="00E0277E"/>
    <w:rsid w:val="00E02C8C"/>
    <w:rsid w:val="00E04430"/>
    <w:rsid w:val="00E07818"/>
    <w:rsid w:val="00E13F3D"/>
    <w:rsid w:val="00E13F52"/>
    <w:rsid w:val="00E155C2"/>
    <w:rsid w:val="00E20AD7"/>
    <w:rsid w:val="00E20B30"/>
    <w:rsid w:val="00E239B0"/>
    <w:rsid w:val="00E23E23"/>
    <w:rsid w:val="00E248A3"/>
    <w:rsid w:val="00E24987"/>
    <w:rsid w:val="00E24AF8"/>
    <w:rsid w:val="00E306C7"/>
    <w:rsid w:val="00E34122"/>
    <w:rsid w:val="00E34898"/>
    <w:rsid w:val="00E36402"/>
    <w:rsid w:val="00E36C24"/>
    <w:rsid w:val="00E37249"/>
    <w:rsid w:val="00E402A1"/>
    <w:rsid w:val="00E4145C"/>
    <w:rsid w:val="00E422CE"/>
    <w:rsid w:val="00E42ABF"/>
    <w:rsid w:val="00E42B9B"/>
    <w:rsid w:val="00E43E01"/>
    <w:rsid w:val="00E44DE2"/>
    <w:rsid w:val="00E4673E"/>
    <w:rsid w:val="00E4747D"/>
    <w:rsid w:val="00E47732"/>
    <w:rsid w:val="00E50C16"/>
    <w:rsid w:val="00E52410"/>
    <w:rsid w:val="00E604C3"/>
    <w:rsid w:val="00E6146E"/>
    <w:rsid w:val="00E6159E"/>
    <w:rsid w:val="00E61AC6"/>
    <w:rsid w:val="00E661DE"/>
    <w:rsid w:val="00E6780A"/>
    <w:rsid w:val="00E67AFD"/>
    <w:rsid w:val="00E70731"/>
    <w:rsid w:val="00E72940"/>
    <w:rsid w:val="00E72958"/>
    <w:rsid w:val="00E75650"/>
    <w:rsid w:val="00E80982"/>
    <w:rsid w:val="00E831C4"/>
    <w:rsid w:val="00E83649"/>
    <w:rsid w:val="00E904BA"/>
    <w:rsid w:val="00E92EFD"/>
    <w:rsid w:val="00E93E7B"/>
    <w:rsid w:val="00E966FA"/>
    <w:rsid w:val="00EA0174"/>
    <w:rsid w:val="00EA0242"/>
    <w:rsid w:val="00EA0416"/>
    <w:rsid w:val="00EA2F5C"/>
    <w:rsid w:val="00EA356F"/>
    <w:rsid w:val="00EA4941"/>
    <w:rsid w:val="00EB0511"/>
    <w:rsid w:val="00EB09B7"/>
    <w:rsid w:val="00EB0F05"/>
    <w:rsid w:val="00EB1420"/>
    <w:rsid w:val="00EB2B47"/>
    <w:rsid w:val="00EB39B2"/>
    <w:rsid w:val="00EB6C50"/>
    <w:rsid w:val="00EB6F80"/>
    <w:rsid w:val="00EB7C23"/>
    <w:rsid w:val="00EC05FF"/>
    <w:rsid w:val="00EC226E"/>
    <w:rsid w:val="00EC308C"/>
    <w:rsid w:val="00EC4B69"/>
    <w:rsid w:val="00EC6413"/>
    <w:rsid w:val="00EC66E4"/>
    <w:rsid w:val="00EC67F3"/>
    <w:rsid w:val="00EC7937"/>
    <w:rsid w:val="00EC7CBA"/>
    <w:rsid w:val="00ED025E"/>
    <w:rsid w:val="00ED3C2B"/>
    <w:rsid w:val="00ED649F"/>
    <w:rsid w:val="00EE194E"/>
    <w:rsid w:val="00EE2EB6"/>
    <w:rsid w:val="00EE572E"/>
    <w:rsid w:val="00EE7D7C"/>
    <w:rsid w:val="00EF0818"/>
    <w:rsid w:val="00EF2757"/>
    <w:rsid w:val="00EF3E37"/>
    <w:rsid w:val="00EF54DD"/>
    <w:rsid w:val="00EF628B"/>
    <w:rsid w:val="00EF7A15"/>
    <w:rsid w:val="00F077FD"/>
    <w:rsid w:val="00F105E9"/>
    <w:rsid w:val="00F1189C"/>
    <w:rsid w:val="00F1215E"/>
    <w:rsid w:val="00F1596D"/>
    <w:rsid w:val="00F15A21"/>
    <w:rsid w:val="00F16636"/>
    <w:rsid w:val="00F17550"/>
    <w:rsid w:val="00F2040A"/>
    <w:rsid w:val="00F25D98"/>
    <w:rsid w:val="00F27FCC"/>
    <w:rsid w:val="00F300FB"/>
    <w:rsid w:val="00F3107A"/>
    <w:rsid w:val="00F31F67"/>
    <w:rsid w:val="00F328C1"/>
    <w:rsid w:val="00F333CC"/>
    <w:rsid w:val="00F36B69"/>
    <w:rsid w:val="00F42D05"/>
    <w:rsid w:val="00F433FB"/>
    <w:rsid w:val="00F43B54"/>
    <w:rsid w:val="00F5086D"/>
    <w:rsid w:val="00F53DE2"/>
    <w:rsid w:val="00F5446A"/>
    <w:rsid w:val="00F55018"/>
    <w:rsid w:val="00F555D9"/>
    <w:rsid w:val="00F55DA1"/>
    <w:rsid w:val="00F56130"/>
    <w:rsid w:val="00F56DC5"/>
    <w:rsid w:val="00F63003"/>
    <w:rsid w:val="00F65D6B"/>
    <w:rsid w:val="00F718C5"/>
    <w:rsid w:val="00F763A7"/>
    <w:rsid w:val="00F77532"/>
    <w:rsid w:val="00F8233A"/>
    <w:rsid w:val="00F84320"/>
    <w:rsid w:val="00F84972"/>
    <w:rsid w:val="00F86A2B"/>
    <w:rsid w:val="00F871B6"/>
    <w:rsid w:val="00F877BE"/>
    <w:rsid w:val="00F92DE9"/>
    <w:rsid w:val="00F93591"/>
    <w:rsid w:val="00F94555"/>
    <w:rsid w:val="00FA0EDC"/>
    <w:rsid w:val="00FA12FA"/>
    <w:rsid w:val="00FA43AB"/>
    <w:rsid w:val="00FB0441"/>
    <w:rsid w:val="00FB6386"/>
    <w:rsid w:val="00FC133D"/>
    <w:rsid w:val="00FC14A3"/>
    <w:rsid w:val="00FC26F4"/>
    <w:rsid w:val="00FC3D83"/>
    <w:rsid w:val="00FC3F7D"/>
    <w:rsid w:val="00FC76CF"/>
    <w:rsid w:val="00FD0A39"/>
    <w:rsid w:val="00FD19EF"/>
    <w:rsid w:val="00FD7616"/>
    <w:rsid w:val="00FE274A"/>
    <w:rsid w:val="00FE281C"/>
    <w:rsid w:val="00FE3AAC"/>
    <w:rsid w:val="00FE6706"/>
    <w:rsid w:val="00FF0469"/>
    <w:rsid w:val="00FF7218"/>
    <w:rsid w:val="01B2E523"/>
    <w:rsid w:val="0224137B"/>
    <w:rsid w:val="029CAC12"/>
    <w:rsid w:val="0634292F"/>
    <w:rsid w:val="07701D35"/>
    <w:rsid w:val="07CD3F67"/>
    <w:rsid w:val="0863E028"/>
    <w:rsid w:val="08744983"/>
    <w:rsid w:val="090BED96"/>
    <w:rsid w:val="0B04E029"/>
    <w:rsid w:val="0B28694E"/>
    <w:rsid w:val="0B9F7166"/>
    <w:rsid w:val="0BACED97"/>
    <w:rsid w:val="0BB4DB1D"/>
    <w:rsid w:val="0C72459B"/>
    <w:rsid w:val="0DE0D0FE"/>
    <w:rsid w:val="0EFEA5D8"/>
    <w:rsid w:val="1074FE57"/>
    <w:rsid w:val="120EB2EA"/>
    <w:rsid w:val="12B0FEDC"/>
    <w:rsid w:val="1322C5B4"/>
    <w:rsid w:val="132B33F4"/>
    <w:rsid w:val="13AA834B"/>
    <w:rsid w:val="13BFED02"/>
    <w:rsid w:val="14813A45"/>
    <w:rsid w:val="15FF0DA6"/>
    <w:rsid w:val="16C50B34"/>
    <w:rsid w:val="17FFC191"/>
    <w:rsid w:val="1A98BBF0"/>
    <w:rsid w:val="1BB59530"/>
    <w:rsid w:val="1C3F91B5"/>
    <w:rsid w:val="1DEA2C81"/>
    <w:rsid w:val="1E4169DE"/>
    <w:rsid w:val="1EED5B8F"/>
    <w:rsid w:val="1F159DFC"/>
    <w:rsid w:val="21C1319D"/>
    <w:rsid w:val="2315A3C4"/>
    <w:rsid w:val="23B587F1"/>
    <w:rsid w:val="2536380E"/>
    <w:rsid w:val="26755CC8"/>
    <w:rsid w:val="2827C801"/>
    <w:rsid w:val="293F73A4"/>
    <w:rsid w:val="2997EC33"/>
    <w:rsid w:val="2A76CDB4"/>
    <w:rsid w:val="2AF87EDD"/>
    <w:rsid w:val="2BAD54DB"/>
    <w:rsid w:val="2BFF7DFB"/>
    <w:rsid w:val="2DF15F66"/>
    <w:rsid w:val="307FE17E"/>
    <w:rsid w:val="31449402"/>
    <w:rsid w:val="3175D437"/>
    <w:rsid w:val="33159514"/>
    <w:rsid w:val="377F6501"/>
    <w:rsid w:val="37B36F87"/>
    <w:rsid w:val="37CBED5E"/>
    <w:rsid w:val="37F0F3BD"/>
    <w:rsid w:val="38AD6091"/>
    <w:rsid w:val="38D90A84"/>
    <w:rsid w:val="39881381"/>
    <w:rsid w:val="39FF94BD"/>
    <w:rsid w:val="3A4C1E2D"/>
    <w:rsid w:val="3AF51B77"/>
    <w:rsid w:val="3AFF0B51"/>
    <w:rsid w:val="3B28947F"/>
    <w:rsid w:val="3C126E47"/>
    <w:rsid w:val="3DBB118C"/>
    <w:rsid w:val="3DBB3C2B"/>
    <w:rsid w:val="3E6DB172"/>
    <w:rsid w:val="3EBDCBEC"/>
    <w:rsid w:val="3F7D4E04"/>
    <w:rsid w:val="3FE649AD"/>
    <w:rsid w:val="3FEEB1C1"/>
    <w:rsid w:val="3FEF4911"/>
    <w:rsid w:val="3FF38F36"/>
    <w:rsid w:val="40BAD81B"/>
    <w:rsid w:val="40C8F8AC"/>
    <w:rsid w:val="426EBF04"/>
    <w:rsid w:val="43753A9F"/>
    <w:rsid w:val="43DEE336"/>
    <w:rsid w:val="469D9E29"/>
    <w:rsid w:val="478544C1"/>
    <w:rsid w:val="48903B1C"/>
    <w:rsid w:val="48F71BD4"/>
    <w:rsid w:val="494A266C"/>
    <w:rsid w:val="4989BF8B"/>
    <w:rsid w:val="4A2C0B7D"/>
    <w:rsid w:val="4A45799A"/>
    <w:rsid w:val="4A5BBDB5"/>
    <w:rsid w:val="4A92EC35"/>
    <w:rsid w:val="4A9E5440"/>
    <w:rsid w:val="4B6982C1"/>
    <w:rsid w:val="4BDE54D0"/>
    <w:rsid w:val="4BEDB4E3"/>
    <w:rsid w:val="4C63ADEB"/>
    <w:rsid w:val="4E645DE8"/>
    <w:rsid w:val="4E765192"/>
    <w:rsid w:val="4E9B7C40"/>
    <w:rsid w:val="4F595548"/>
    <w:rsid w:val="4F5E6FD2"/>
    <w:rsid w:val="508BE32A"/>
    <w:rsid w:val="50FA4033"/>
    <w:rsid w:val="51F22169"/>
    <w:rsid w:val="53D52109"/>
    <w:rsid w:val="53D83EA3"/>
    <w:rsid w:val="558079EC"/>
    <w:rsid w:val="55944916"/>
    <w:rsid w:val="560F8117"/>
    <w:rsid w:val="56EE5F89"/>
    <w:rsid w:val="56FF0E46"/>
    <w:rsid w:val="57F1CB73"/>
    <w:rsid w:val="5867F32C"/>
    <w:rsid w:val="59055218"/>
    <w:rsid w:val="59935371"/>
    <w:rsid w:val="5A7A7DEB"/>
    <w:rsid w:val="5AFE47AF"/>
    <w:rsid w:val="5B4BF964"/>
    <w:rsid w:val="5B7B4692"/>
    <w:rsid w:val="5C2BB803"/>
    <w:rsid w:val="5C44E060"/>
    <w:rsid w:val="5C7FFE48"/>
    <w:rsid w:val="5D0B4EBF"/>
    <w:rsid w:val="5DDF7BCE"/>
    <w:rsid w:val="5DE0B0C1"/>
    <w:rsid w:val="5E0BB7D6"/>
    <w:rsid w:val="5EFB614A"/>
    <w:rsid w:val="5F6358C5"/>
    <w:rsid w:val="5F7C8122"/>
    <w:rsid w:val="5F9F13A7"/>
    <w:rsid w:val="5FCE2A3E"/>
    <w:rsid w:val="5FDDB79E"/>
    <w:rsid w:val="5FF03B00"/>
    <w:rsid w:val="5FF9F986"/>
    <w:rsid w:val="60E9BF6F"/>
    <w:rsid w:val="60EA48F0"/>
    <w:rsid w:val="61185183"/>
    <w:rsid w:val="63319A48"/>
    <w:rsid w:val="671967D4"/>
    <w:rsid w:val="675900F3"/>
    <w:rsid w:val="677D68B5"/>
    <w:rsid w:val="67BEECA4"/>
    <w:rsid w:val="67EF9FC0"/>
    <w:rsid w:val="67FE3310"/>
    <w:rsid w:val="6853157F"/>
    <w:rsid w:val="68F4D154"/>
    <w:rsid w:val="69236368"/>
    <w:rsid w:val="69A94153"/>
    <w:rsid w:val="69E4D5A1"/>
    <w:rsid w:val="69F6C8F9"/>
    <w:rsid w:val="6A69C7FD"/>
    <w:rsid w:val="6A90A1B5"/>
    <w:rsid w:val="6B80A602"/>
    <w:rsid w:val="6C0F593D"/>
    <w:rsid w:val="6DEF3DB5"/>
    <w:rsid w:val="6E14E03F"/>
    <w:rsid w:val="6EB5FE64"/>
    <w:rsid w:val="6EC9819B"/>
    <w:rsid w:val="6F377222"/>
    <w:rsid w:val="6F46F9FF"/>
    <w:rsid w:val="6F481E57"/>
    <w:rsid w:val="6F4909A7"/>
    <w:rsid w:val="6F5F1501"/>
    <w:rsid w:val="6F6412D8"/>
    <w:rsid w:val="6FC770EF"/>
    <w:rsid w:val="6FE6172F"/>
    <w:rsid w:val="706D3F82"/>
    <w:rsid w:val="717F3748"/>
    <w:rsid w:val="719F9C21"/>
    <w:rsid w:val="738BB7E7"/>
    <w:rsid w:val="73C7B6B8"/>
    <w:rsid w:val="74379B52"/>
    <w:rsid w:val="745707D0"/>
    <w:rsid w:val="75FD48D3"/>
    <w:rsid w:val="75FFB190"/>
    <w:rsid w:val="76D35DF7"/>
    <w:rsid w:val="76FD3FB0"/>
    <w:rsid w:val="773BAA1F"/>
    <w:rsid w:val="77570633"/>
    <w:rsid w:val="775AF931"/>
    <w:rsid w:val="7786E3B2"/>
    <w:rsid w:val="77DA4175"/>
    <w:rsid w:val="77EF630D"/>
    <w:rsid w:val="77EFAE41"/>
    <w:rsid w:val="77F90747"/>
    <w:rsid w:val="77FEBC92"/>
    <w:rsid w:val="77FF2392"/>
    <w:rsid w:val="77FF7835"/>
    <w:rsid w:val="78E43CF0"/>
    <w:rsid w:val="78F1035E"/>
    <w:rsid w:val="795A35F8"/>
    <w:rsid w:val="7A4C7E41"/>
    <w:rsid w:val="7B5B1B96"/>
    <w:rsid w:val="7B6F3B26"/>
    <w:rsid w:val="7B7BF1DE"/>
    <w:rsid w:val="7B9A728D"/>
    <w:rsid w:val="7BAFF229"/>
    <w:rsid w:val="7BBE3B80"/>
    <w:rsid w:val="7BFE70C4"/>
    <w:rsid w:val="7D96DFE6"/>
    <w:rsid w:val="7DAAA30C"/>
    <w:rsid w:val="7DEFE4C8"/>
    <w:rsid w:val="7DFC10D6"/>
    <w:rsid w:val="7E18AACA"/>
    <w:rsid w:val="7E1E2780"/>
    <w:rsid w:val="7E3BEDFC"/>
    <w:rsid w:val="7E42E8E3"/>
    <w:rsid w:val="7E4F5CD8"/>
    <w:rsid w:val="7E5F47F2"/>
    <w:rsid w:val="7E64F6CC"/>
    <w:rsid w:val="7E7723A5"/>
    <w:rsid w:val="7E7967B8"/>
    <w:rsid w:val="7F3E573F"/>
    <w:rsid w:val="7F650B4F"/>
    <w:rsid w:val="7F6C0428"/>
    <w:rsid w:val="7F8F6932"/>
    <w:rsid w:val="7FBE3567"/>
    <w:rsid w:val="7FCF8F94"/>
    <w:rsid w:val="7FD72C8F"/>
    <w:rsid w:val="7FD7CA01"/>
    <w:rsid w:val="7FDE39DD"/>
    <w:rsid w:val="7FE767DA"/>
    <w:rsid w:val="7FEDD896"/>
    <w:rsid w:val="7FEF5E8C"/>
    <w:rsid w:val="7FFD56E2"/>
    <w:rsid w:val="7FFDC2ED"/>
    <w:rsid w:val="7FFEB9C4"/>
    <w:rsid w:val="7FFF0298"/>
    <w:rsid w:val="7FFF520B"/>
    <w:rsid w:val="7FFFCAFA"/>
    <w:rsid w:val="7FFFE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C8D032F"/>
  <w15:docId w15:val="{03E1C3F6-7DAB-524C-B022-60ACE5CBB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annotation text" w:uiPriority="99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uiPriority="99" w:qFormat="1"/>
    <w:lsdException w:name="line number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8C6"/>
    <w:pPr>
      <w:spacing w:before="100" w:beforeAutospacing="1" w:after="180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paragraph" w:styleId="BodyText2">
    <w:name w:val="Body Text 2"/>
    <w:basedOn w:val="Normal"/>
    <w:link w:val="BodyText2Char"/>
    <w:pPr>
      <w:spacing w:after="0"/>
      <w:jc w:val="both"/>
    </w:pPr>
    <w:rPr>
      <w:rFonts w:eastAsia="MS Mincho"/>
    </w:rPr>
  </w:style>
  <w:style w:type="paragraph" w:styleId="BodyText3">
    <w:name w:val="Body Text 3"/>
    <w:basedOn w:val="Normal"/>
    <w:link w:val="BodyText3Char"/>
    <w:rPr>
      <w:rFonts w:eastAsia="MS Mincho"/>
      <w:b/>
      <w:i/>
    </w:rPr>
  </w:style>
  <w:style w:type="paragraph" w:styleId="BodyTextIndent">
    <w:name w:val="Body Text Indent"/>
    <w:basedOn w:val="Normal"/>
    <w:link w:val="BodyTextIndentChar"/>
    <w:pPr>
      <w:spacing w:before="240" w:after="0"/>
      <w:ind w:left="360"/>
      <w:jc w:val="both"/>
    </w:pPr>
    <w:rPr>
      <w:rFonts w:eastAsia="MS Mincho"/>
      <w:i/>
    </w:rPr>
  </w:style>
  <w:style w:type="paragraph" w:styleId="BodyTextIndent2">
    <w:name w:val="Body Text Indent 2"/>
    <w:basedOn w:val="Normal"/>
    <w:link w:val="BodyTextIndent2Char"/>
    <w:pPr>
      <w:ind w:left="568" w:hanging="568"/>
    </w:pPr>
    <w:rPr>
      <w:rFonts w:eastAsia="MS Mincho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styleId="EndnoteReference">
    <w:name w:val="endnote reference"/>
    <w:rPr>
      <w:vertAlign w:val="superscript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Times New Roman" w:hAnsi="Arial"/>
      <w:b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styleId="HTMLAcronym">
    <w:name w:val="HTML Acronym"/>
    <w:uiPriority w:val="99"/>
    <w:unhideWhenUsed/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  <w:link w:val="ListBulletChar"/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ListNumber5">
    <w:name w:val="List Number 5"/>
    <w:basedOn w:val="Normal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NormalWeb">
    <w:name w:val="Normal (Web)"/>
    <w:basedOn w:val="Normal"/>
    <w:uiPriority w:val="99"/>
    <w:unhideWhenUsed/>
    <w:pPr>
      <w:spacing w:after="100" w:afterAutospacing="1"/>
    </w:pPr>
    <w:rPr>
      <w:rFonts w:eastAsia="SimSu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  <w:lang w:val="it-IT" w:eastAsia="en-GB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eastAsia="MS Mincho" w:hAnsi="Courier New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="Calibri Light" w:hAnsi="Calibri Light"/>
      <w:b/>
      <w:bCs/>
      <w:kern w:val="28"/>
      <w:sz w:val="32"/>
      <w:szCs w:val="32"/>
      <w:lang w:val="fr-FR" w:eastAsia="fr-FR"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locked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Pr>
      <w:rFonts w:eastAsia="SimSun"/>
    </w:rPr>
  </w:style>
  <w:style w:type="paragraph" w:customStyle="1" w:styleId="Guidance">
    <w:name w:val="Guidance"/>
    <w:basedOn w:val="Normal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rFonts w:eastAsia="MS Mincho"/>
      <w:lang w:val="en-AU"/>
    </w:rPr>
  </w:style>
  <w:style w:type="paragraph" w:customStyle="1" w:styleId="Reference">
    <w:name w:val="Reference"/>
    <w:basedOn w:val="EX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rPr>
      <w:rFonts w:ascii="Arial" w:eastAsia="MS Mincho" w:hAnsi="Arial"/>
      <w:lang w:val="en-GB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eastAsia="MS Mincho" w:hAnsi="Bookman"/>
    </w:rPr>
  </w:style>
  <w:style w:type="character" w:customStyle="1" w:styleId="BodyText3Char">
    <w:name w:val="Body Text 3 Char"/>
    <w:basedOn w:val="DefaultParagraphFont"/>
    <w:link w:val="BodyText3"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Normal"/>
    <w:pPr>
      <w:spacing w:before="120" w:after="0"/>
      <w:jc w:val="both"/>
    </w:pPr>
    <w:rPr>
      <w:rFonts w:eastAsia="MS Mincho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MS Mincho" w:hAnsi="Bookman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pPr>
      <w:numPr>
        <w:numId w:val="3"/>
      </w:numPr>
      <w:spacing w:after="80"/>
    </w:pPr>
    <w:rPr>
      <w:rFonts w:eastAsia="MS Mincho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semiHidden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NOChar1">
    <w:name w:val="NO Char1"/>
    <w:rPr>
      <w:rFonts w:eastAsia="MS Mincho"/>
      <w:lang w:val="en-GB" w:eastAsia="en-US" w:bidi="ar-SA"/>
    </w:rPr>
  </w:style>
  <w:style w:type="character" w:customStyle="1" w:styleId="B1Char1">
    <w:name w:val="B1 Char1"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</w:style>
  <w:style w:type="paragraph" w:customStyle="1" w:styleId="B1">
    <w:name w:val="B1+"/>
    <w:basedOn w:val="B10"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numPr>
        <w:numId w:val="6"/>
      </w:numPr>
      <w:spacing w:after="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SimSun" w:hAnsi="Times New Roman"/>
      <w:sz w:val="22"/>
      <w:szCs w:val="24"/>
      <w:lang w:val="en-GB" w:eastAsia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BodyText"/>
    <w:autoRedefine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pPr>
      <w:numPr>
        <w:numId w:val="7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SimSu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rPr>
      <w:rFonts w:ascii="Arial" w:hAnsi="Arial"/>
      <w:sz w:val="18"/>
      <w:lang w:val="en-GB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EQChar">
    <w:name w:val="EQ Char"/>
    <w:link w:val="EQ"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Normal"/>
    <w:pPr>
      <w:numPr>
        <w:numId w:val="8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pPr>
      <w:spacing w:after="100" w:afterAutospacing="1"/>
    </w:pPr>
    <w:rPr>
      <w:rFonts w:eastAsia="SimSun"/>
    </w:rPr>
  </w:style>
  <w:style w:type="character" w:customStyle="1" w:styleId="FootnoteTextChar1">
    <w:name w:val="Footnote Text Char1"/>
    <w:semiHidden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rPr>
      <w:lang w:val="en-GB" w:eastAsia="ja-JP" w:bidi="ar-SA"/>
    </w:rPr>
  </w:style>
  <w:style w:type="paragraph" w:customStyle="1" w:styleId="1Char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capCharChar2">
    <w:name w:val="cap Char Char2"/>
    <w:rPr>
      <w:b/>
      <w:lang w:val="en-GB" w:eastAsia="en-GB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rPr>
      <w:rFonts w:ascii="Arial" w:hAnsi="Arial" w:cs="Times New Roman"/>
      <w:sz w:val="20"/>
      <w:szCs w:val="20"/>
      <w:lang w:val="en-GB" w:eastAsia="en-US"/>
    </w:rPr>
  </w:style>
  <w:style w:type="paragraph" w:customStyle="1" w:styleId="1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0">
    <w:name w:val="修订1"/>
    <w:hidden/>
    <w:semiHidden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lang w:eastAsia="ja-JP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ja-JP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ja-JP"/>
    </w:rPr>
  </w:style>
  <w:style w:type="paragraph" w:customStyle="1" w:styleId="Figure">
    <w:name w:val="Figure"/>
    <w:basedOn w:val="Normal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eastAsia="ja-JP"/>
    </w:rPr>
  </w:style>
  <w:style w:type="table" w:customStyle="1" w:styleId="TableGrid1">
    <w:name w:val="Table Grid1"/>
    <w:basedOn w:val="TableNormal"/>
    <w:uiPriority w:val="39"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fr-FR" w:eastAsia="ko-KR"/>
    </w:rPr>
  </w:style>
  <w:style w:type="paragraph" w:customStyle="1" w:styleId="p20">
    <w:name w:val="p20"/>
    <w:basedOn w:val="Normal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TC">
    <w:name w:val="ATC"/>
    <w:basedOn w:val="Normal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</w:pPr>
    <w:rPr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</w:rPr>
  </w:style>
  <w:style w:type="paragraph" w:customStyle="1" w:styleId="b11">
    <w:name w:val="b1"/>
    <w:basedOn w:val="Normal"/>
    <w:pPr>
      <w:spacing w:after="100" w:afterAutospacing="1"/>
    </w:pPr>
    <w:rPr>
      <w:lang w:eastAsia="ko-KR"/>
    </w:rPr>
  </w:style>
  <w:style w:type="paragraph" w:customStyle="1" w:styleId="11">
    <w:name w:val="吹き出し1"/>
    <w:basedOn w:val="Normal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eastAsia="en-GB"/>
    </w:rPr>
  </w:style>
  <w:style w:type="paragraph" w:customStyle="1" w:styleId="Teststep">
    <w:name w:val="Test step"/>
    <w:basedOn w:val="Normal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3">
    <w:name w:val="図表目次1"/>
    <w:basedOn w:val="Normal"/>
    <w:next w:val="Normal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eastAsia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eastAsia="SimSun" w:hAnsi="Arial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eastAsia="zh-CN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eastAsia="ko-KR"/>
    </w:rPr>
  </w:style>
  <w:style w:type="paragraph" w:customStyle="1" w:styleId="StyleTAC">
    <w:name w:val="Style TAC +"/>
    <w:basedOn w:val="TAC"/>
    <w:next w:val="TAC"/>
    <w:link w:val="StyleTACChar"/>
    <w:autoRedefine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eastAsia="MS Mincho" w:hAnsi="Arial" w:cs="Arial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4">
    <w:name w:val="表格格線1"/>
    <w:basedOn w:val="TableNormal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Cs w:val="22"/>
    </w:rPr>
  </w:style>
  <w:style w:type="character" w:customStyle="1" w:styleId="H53GPPChar">
    <w:name w:val="H5 3GPP Char"/>
    <w:basedOn w:val="DefaultParagraphFont"/>
    <w:link w:val="H53GPP"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a0">
    <w:name w:val="修订"/>
    <w:hidden/>
    <w:semiHidden/>
    <w:rPr>
      <w:rFonts w:eastAsia="Batang"/>
      <w:lang w:val="en-GB"/>
    </w:rPr>
  </w:style>
  <w:style w:type="character" w:customStyle="1" w:styleId="CharChar34">
    <w:name w:val="Char Char34"/>
    <w:semiHidden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DefaultParagraphFont"/>
    <w:semiHidden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Char33">
    <w:name w:val="Char Char33"/>
    <w:semiHidden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character" w:customStyle="1" w:styleId="SubtitleChar1">
    <w:name w:val="Subtitle Char1"/>
    <w:basedOn w:val="DefaultParagraphFont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15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21">
    <w:name w:val="修订2"/>
    <w:hidden/>
    <w:semiHidden/>
    <w:rPr>
      <w:rFonts w:eastAsia="Batang"/>
      <w:lang w:val="en-GB"/>
    </w:rPr>
  </w:style>
  <w:style w:type="character" w:customStyle="1" w:styleId="Char1">
    <w:name w:val="副标题 Char1"/>
    <w:basedOn w:val="DefaultParagraphFont"/>
    <w:rPr>
      <w:rFonts w:ascii="Calibri Light" w:eastAsia="SimSun" w:hAnsi="Calibri Light" w:cs="Times New Roman"/>
      <w:b/>
      <w:bCs/>
      <w:kern w:val="28"/>
      <w:sz w:val="32"/>
      <w:szCs w:val="32"/>
      <w:lang w:val="en-GB" w:eastAsia="en-US"/>
    </w:rPr>
  </w:style>
  <w:style w:type="table" w:customStyle="1" w:styleId="16">
    <w:name w:val="网格型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DefaultParagraphFont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DefaultParagraphFont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4">
    <w:name w:val="Subtitle Char4"/>
    <w:basedOn w:val="DefaultParagraphFont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sz w:val="22"/>
      <w:lang w:val="en-US" w:eastAsia="zh-C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de-DE" w:eastAsia="zh-CN"/>
    </w:rPr>
  </w:style>
  <w:style w:type="paragraph" w:customStyle="1" w:styleId="Observation">
    <w:name w:val="Observation"/>
    <w:basedOn w:val="Proposal"/>
    <w:uiPriority w:val="99"/>
    <w:qFormat/>
    <w:pPr>
      <w:numPr>
        <w:numId w:val="11"/>
      </w:numPr>
    </w:pPr>
    <w:rPr>
      <w:lang w:eastAsia="ja-JP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00BodyText">
    <w:name w:val="00 BodyText"/>
    <w:basedOn w:val="Normal"/>
    <w:pPr>
      <w:spacing w:after="220" w:line="256" w:lineRule="auto"/>
    </w:pPr>
    <w:rPr>
      <w:rFonts w:ascii="Arial" w:eastAsiaTheme="minorEastAsia" w:hAnsi="Arial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dehesr/Library/Group%2520Containers/UBF8T346G9.Office/User%2520Content.localized/Templates.localized/3gpp_template_observation_proposal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41F1B9-B225-4AC1-A163-F703E22F8EA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DF0EEAB-F65D-4DA5-8289-B59CB5635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373CD7-576D-49DF-B257-0FD1879B40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3gpp_template_observation_proposal.dotx</Template>
  <TotalTime>69</TotalTime>
  <Pages>12</Pages>
  <Words>2289</Words>
  <Characters>9388</Characters>
  <Application>Microsoft Office Word</Application>
  <DocSecurity>0</DocSecurity>
  <Lines>78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Deep [EAB]</dc:creator>
  <cp:lastModifiedBy>Deep [E///]</cp:lastModifiedBy>
  <cp:revision>53</cp:revision>
  <cp:lastPrinted>1900-01-01T22:00:00Z</cp:lastPrinted>
  <dcterms:created xsi:type="dcterms:W3CDTF">2021-12-30T13:56:00Z</dcterms:created>
  <dcterms:modified xsi:type="dcterms:W3CDTF">2024-10-07T12:53:00Z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1033-6.10.1.8197</vt:lpwstr>
  </property>
  <property fmtid="{D5CDD505-2E9C-101B-9397-08002B2CF9AE}" pid="23" name="ICV">
    <vt:lpwstr>60819F968C7A38036DEDDE666FCA3FC1_42</vt:lpwstr>
  </property>
  <property fmtid="{D5CDD505-2E9C-101B-9397-08002B2CF9AE}" pid="24" name="MediaServiceImageTags">
    <vt:lpwstr/>
  </property>
</Properties>
</file>